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ayout w:type="fixed"/>
        <w:tblLook w:val="04A0"/>
      </w:tblPr>
      <w:tblGrid>
        <w:gridCol w:w="567"/>
        <w:gridCol w:w="617"/>
        <w:gridCol w:w="8989"/>
        <w:gridCol w:w="1701"/>
        <w:gridCol w:w="1417"/>
        <w:gridCol w:w="1559"/>
      </w:tblGrid>
      <w:tr w:rsidR="00EB15A1" w:rsidTr="0077110C">
        <w:trPr>
          <w:cantSplit/>
          <w:trHeight w:val="576"/>
        </w:trPr>
        <w:tc>
          <w:tcPr>
            <w:tcW w:w="148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5A1" w:rsidRPr="00411B05" w:rsidRDefault="00D96AEB" w:rsidP="00793591">
            <w:pPr>
              <w:pStyle w:val="1"/>
              <w:shd w:val="clear" w:color="auto" w:fill="FFFFFF"/>
              <w:spacing w:before="0" w:beforeAutospacing="0" w:after="306" w:afterAutospacing="0"/>
              <w:jc w:val="center"/>
              <w:rPr>
                <w:rFonts w:ascii="Georgia" w:hAnsi="Georgia"/>
                <w:color w:val="020202"/>
                <w:sz w:val="46"/>
                <w:szCs w:val="46"/>
              </w:rPr>
            </w:pPr>
            <w:bookmarkStart w:id="0" w:name="RANGE!A1:E70"/>
            <w:r w:rsidRPr="00A77E8B">
              <w:rPr>
                <w:color w:val="000000"/>
                <w:sz w:val="28"/>
                <w:szCs w:val="28"/>
              </w:rPr>
              <w:t>Информация о финансировании объектов капитального строительства муниципальной собственности и объектов недвижимого имущества, приобретаемого в муниципальную собственность, за</w:t>
            </w:r>
            <w:r w:rsidR="00411B05">
              <w:rPr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r w:rsidR="00793591">
              <w:rPr>
                <w:color w:val="020202"/>
                <w:sz w:val="28"/>
                <w:szCs w:val="46"/>
              </w:rPr>
              <w:t>1</w:t>
            </w:r>
            <w:r w:rsidR="0077110C">
              <w:rPr>
                <w:color w:val="020202"/>
                <w:sz w:val="28"/>
                <w:szCs w:val="46"/>
              </w:rPr>
              <w:t xml:space="preserve"> полугодие</w:t>
            </w:r>
            <w:r w:rsidR="003A7E9E">
              <w:rPr>
                <w:color w:val="000000"/>
                <w:sz w:val="28"/>
                <w:szCs w:val="28"/>
              </w:rPr>
              <w:t xml:space="preserve"> </w:t>
            </w:r>
            <w:r w:rsidRPr="00A77E8B">
              <w:rPr>
                <w:color w:val="000000"/>
                <w:sz w:val="28"/>
                <w:szCs w:val="28"/>
              </w:rPr>
              <w:t>20</w:t>
            </w:r>
            <w:r w:rsidR="00D573F4">
              <w:rPr>
                <w:color w:val="000000"/>
                <w:sz w:val="28"/>
                <w:szCs w:val="28"/>
              </w:rPr>
              <w:t>2</w:t>
            </w:r>
            <w:r w:rsidR="00911E52">
              <w:rPr>
                <w:color w:val="000000"/>
                <w:sz w:val="28"/>
                <w:szCs w:val="28"/>
              </w:rPr>
              <w:t>4</w:t>
            </w:r>
            <w:r w:rsidRPr="00A77E8B">
              <w:rPr>
                <w:color w:val="000000"/>
                <w:sz w:val="28"/>
                <w:szCs w:val="28"/>
              </w:rPr>
              <w:t xml:space="preserve"> год</w:t>
            </w:r>
            <w:bookmarkEnd w:id="0"/>
            <w:r>
              <w:rPr>
                <w:color w:val="000000"/>
                <w:sz w:val="28"/>
                <w:szCs w:val="28"/>
              </w:rPr>
              <w:t>а</w:t>
            </w:r>
          </w:p>
        </w:tc>
      </w:tr>
      <w:tr w:rsidR="00EB15A1" w:rsidTr="003A7E9E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8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>
            <w:pPr>
              <w:jc w:val="right"/>
            </w:pPr>
            <w:r>
              <w:t>тыс. руб.</w:t>
            </w:r>
          </w:p>
        </w:tc>
      </w:tr>
      <w:tr w:rsidR="00EB15A1" w:rsidRPr="00D96AEB" w:rsidTr="003A7E9E">
        <w:trPr>
          <w:cantSplit/>
          <w:trHeight w:val="9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D96AEB" w:rsidRDefault="00EB15A1" w:rsidP="00F543D5">
            <w:pPr>
              <w:jc w:val="center"/>
              <w:rPr>
                <w:b/>
              </w:rPr>
            </w:pPr>
            <w:r w:rsidRPr="00D96AEB">
              <w:rPr>
                <w:b/>
              </w:rPr>
              <w:t>№ п/п</w:t>
            </w:r>
          </w:p>
        </w:tc>
        <w:tc>
          <w:tcPr>
            <w:tcW w:w="960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D96AEB" w:rsidRDefault="00EB15A1" w:rsidP="00F543D5">
            <w:pPr>
              <w:jc w:val="center"/>
              <w:rPr>
                <w:b/>
              </w:rPr>
            </w:pPr>
            <w:r w:rsidRPr="00D96AEB">
              <w:rPr>
                <w:b/>
              </w:rPr>
              <w:t>Наименование объектов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D96AEB" w:rsidRDefault="00D96AEB" w:rsidP="00F543D5">
            <w:pPr>
              <w:jc w:val="center"/>
              <w:rPr>
                <w:b/>
              </w:rPr>
            </w:pPr>
            <w:r w:rsidRPr="004E383D">
              <w:rPr>
                <w:rFonts w:cs="Times New Roman"/>
                <w:b/>
              </w:rPr>
              <w:t>Уточненные бюджетные назначения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D96AEB" w:rsidRDefault="00D96AEB" w:rsidP="003665F9">
            <w:pPr>
              <w:jc w:val="center"/>
              <w:rPr>
                <w:b/>
              </w:rPr>
            </w:pPr>
            <w:r w:rsidRPr="004E383D">
              <w:rPr>
                <w:rFonts w:eastAsia="Times New Roman" w:cs="Times New Roman"/>
                <w:b/>
                <w:color w:val="000000"/>
              </w:rPr>
              <w:t>Исполнено</w:t>
            </w:r>
            <w:r>
              <w:rPr>
                <w:rFonts w:eastAsia="Times New Roman" w:cs="Times New Roman"/>
                <w:b/>
                <w:color w:val="000000"/>
              </w:rPr>
              <w:t>на 01.</w:t>
            </w:r>
            <w:r w:rsidR="00A17574">
              <w:rPr>
                <w:rFonts w:eastAsia="Times New Roman" w:cs="Times New Roman"/>
                <w:b/>
                <w:color w:val="000000"/>
              </w:rPr>
              <w:t>0</w:t>
            </w:r>
            <w:r w:rsidR="003665F9">
              <w:rPr>
                <w:rFonts w:eastAsia="Times New Roman" w:cs="Times New Roman"/>
                <w:b/>
                <w:color w:val="000000"/>
              </w:rPr>
              <w:t>7</w:t>
            </w:r>
            <w:r>
              <w:rPr>
                <w:rFonts w:eastAsia="Times New Roman" w:cs="Times New Roman"/>
                <w:b/>
                <w:color w:val="000000"/>
              </w:rPr>
              <w:t>.202</w:t>
            </w:r>
            <w:r w:rsidR="00A17574">
              <w:rPr>
                <w:rFonts w:eastAsia="Times New Roman" w:cs="Times New Roman"/>
                <w:b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D96AEB" w:rsidRDefault="00D96AEB" w:rsidP="00F543D5">
            <w:pPr>
              <w:jc w:val="center"/>
              <w:rPr>
                <w:b/>
              </w:rPr>
            </w:pPr>
            <w:r w:rsidRPr="004E383D">
              <w:rPr>
                <w:rFonts w:eastAsia="Times New Roman" w:cs="Times New Roman"/>
                <w:b/>
                <w:color w:val="000000"/>
              </w:rPr>
              <w:t>% исполнения</w:t>
            </w:r>
          </w:p>
        </w:tc>
      </w:tr>
    </w:tbl>
    <w:p w:rsidR="00EB15A1" w:rsidRPr="00D96AEB" w:rsidRDefault="00EB15A1">
      <w:pPr>
        <w:rPr>
          <w:b/>
          <w:sz w:val="2"/>
        </w:rPr>
      </w:pPr>
    </w:p>
    <w:tbl>
      <w:tblPr>
        <w:tblW w:w="14850" w:type="dxa"/>
        <w:tblLayout w:type="fixed"/>
        <w:tblLook w:val="04A0"/>
      </w:tblPr>
      <w:tblGrid>
        <w:gridCol w:w="570"/>
        <w:gridCol w:w="9603"/>
        <w:gridCol w:w="1701"/>
        <w:gridCol w:w="1417"/>
        <w:gridCol w:w="1559"/>
      </w:tblGrid>
      <w:tr w:rsidR="00EB15A1" w:rsidRPr="00D96AEB" w:rsidTr="00F543D5">
        <w:trPr>
          <w:cantSplit/>
          <w:tblHeader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D96AEB" w:rsidRDefault="00EB15A1" w:rsidP="00F543D5">
            <w:pPr>
              <w:jc w:val="center"/>
              <w:rPr>
                <w:b/>
              </w:rPr>
            </w:pPr>
            <w:r w:rsidRPr="00D96AEB">
              <w:rPr>
                <w:b/>
              </w:rPr>
              <w:t>1</w:t>
            </w:r>
          </w:p>
        </w:tc>
        <w:tc>
          <w:tcPr>
            <w:tcW w:w="9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0817C8" w:rsidRDefault="00EB15A1" w:rsidP="00F543D5">
            <w:pPr>
              <w:jc w:val="center"/>
              <w:rPr>
                <w:b/>
              </w:rPr>
            </w:pPr>
            <w:r w:rsidRPr="000817C8">
              <w:rPr>
                <w:b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0817C8" w:rsidRDefault="00EB15A1" w:rsidP="00F543D5">
            <w:pPr>
              <w:jc w:val="center"/>
              <w:rPr>
                <w:b/>
              </w:rPr>
            </w:pPr>
            <w:r w:rsidRPr="000817C8">
              <w:rPr>
                <w:b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0817C8" w:rsidRDefault="00EB15A1" w:rsidP="00F543D5">
            <w:pPr>
              <w:jc w:val="center"/>
              <w:rPr>
                <w:b/>
              </w:rPr>
            </w:pPr>
            <w:r w:rsidRPr="000817C8">
              <w:rPr>
                <w:b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0817C8" w:rsidRDefault="00EB15A1" w:rsidP="00F543D5">
            <w:pPr>
              <w:jc w:val="center"/>
              <w:rPr>
                <w:b/>
              </w:rPr>
            </w:pPr>
            <w:r w:rsidRPr="000817C8">
              <w:rPr>
                <w:b/>
              </w:rPr>
              <w:t>5</w:t>
            </w:r>
          </w:p>
        </w:tc>
      </w:tr>
      <w:tr w:rsidR="00EB15A1" w:rsidRPr="00D96AEB" w:rsidTr="003A7E9E">
        <w:trPr>
          <w:cantSplit/>
        </w:trPr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0817C8" w:rsidRDefault="00EB15A1" w:rsidP="00F543D5">
            <w:pPr>
              <w:jc w:val="center"/>
              <w:rPr>
                <w:b/>
              </w:rPr>
            </w:pPr>
            <w:r w:rsidRPr="000817C8">
              <w:rPr>
                <w:b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EB15A1" w:rsidTr="003A7E9E">
        <w:trPr>
          <w:cantSplit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6F1FFB" w:rsidRDefault="00EB15A1" w:rsidP="00F543D5">
            <w:pPr>
              <w:jc w:val="center"/>
              <w:rPr>
                <w:b/>
                <w:color w:val="000000" w:themeColor="text1"/>
              </w:rPr>
            </w:pPr>
            <w:r w:rsidRPr="006F1FFB">
              <w:rPr>
                <w:b/>
                <w:color w:val="000000" w:themeColor="text1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Pr="006F1FFB" w:rsidRDefault="008D6FC1" w:rsidP="003B0300">
            <w:pPr>
              <w:jc w:val="right"/>
              <w:rPr>
                <w:b/>
              </w:rPr>
            </w:pPr>
            <w:r w:rsidRPr="006F1FFB">
              <w:rPr>
                <w:b/>
              </w:rPr>
              <w:t>186 169,8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Pr="006F1FFB" w:rsidRDefault="008D6FC1" w:rsidP="00F543D5">
            <w:pPr>
              <w:jc w:val="right"/>
              <w:rPr>
                <w:b/>
              </w:rPr>
            </w:pPr>
            <w:r w:rsidRPr="006F1FFB">
              <w:rPr>
                <w:b/>
              </w:rPr>
              <w:t>60 110,4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Pr="006F1FFB" w:rsidRDefault="00B26807" w:rsidP="00911E52">
            <w:pPr>
              <w:jc w:val="right"/>
              <w:rPr>
                <w:b/>
              </w:rPr>
            </w:pPr>
            <w:r w:rsidRPr="006F1FFB">
              <w:rPr>
                <w:b/>
              </w:rPr>
              <w:t>32,3</w:t>
            </w:r>
          </w:p>
        </w:tc>
      </w:tr>
      <w:tr w:rsidR="006C0A07" w:rsidTr="00FB7C0F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A07" w:rsidRPr="00571A65" w:rsidRDefault="00911E52" w:rsidP="00F543D5">
            <w:pPr>
              <w:jc w:val="center"/>
            </w:pPr>
            <w:r w:rsidRPr="00571A65">
              <w:t>1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0A07" w:rsidRPr="006F1FFB" w:rsidRDefault="008D6FC1" w:rsidP="00CB6426">
            <w:pPr>
              <w:rPr>
                <w:color w:val="000000"/>
              </w:rPr>
            </w:pPr>
            <w:r w:rsidRPr="006F1FFB">
              <w:rPr>
                <w:color w:val="000000"/>
              </w:rPr>
              <w:t xml:space="preserve">Техническое перевооружение котельной, расположенной по адресу: г. Саратов, </w:t>
            </w:r>
            <w:r w:rsidR="00A75F69" w:rsidRPr="006F1FFB">
              <w:rPr>
                <w:color w:val="000000"/>
              </w:rPr>
              <w:t xml:space="preserve">                         </w:t>
            </w:r>
            <w:r w:rsidRPr="006F1FFB">
              <w:rPr>
                <w:color w:val="000000"/>
              </w:rPr>
              <w:t>ул. Наумовская, д.11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A07" w:rsidRPr="006F1FFB" w:rsidRDefault="008D6FC1" w:rsidP="00F543D5">
            <w:pPr>
              <w:jc w:val="right"/>
              <w:rPr>
                <w:color w:val="000000" w:themeColor="text1"/>
              </w:rPr>
            </w:pPr>
            <w:r w:rsidRPr="006F1FFB">
              <w:rPr>
                <w:color w:val="000000" w:themeColor="text1"/>
              </w:rPr>
              <w:t>5 767,6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A07" w:rsidRPr="006F1FFB" w:rsidRDefault="008D6FC1" w:rsidP="00F543D5">
            <w:pPr>
              <w:jc w:val="right"/>
            </w:pPr>
            <w:r w:rsidRPr="006F1FFB">
              <w:t>1 638,6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A07" w:rsidRPr="006F1FFB" w:rsidRDefault="00B26807" w:rsidP="00F543D5">
            <w:pPr>
              <w:jc w:val="right"/>
            </w:pPr>
            <w:r w:rsidRPr="006F1FFB">
              <w:t>28,4</w:t>
            </w:r>
          </w:p>
        </w:tc>
      </w:tr>
      <w:tr w:rsidR="00911E52" w:rsidTr="00FB7C0F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E52" w:rsidRPr="00571A65" w:rsidRDefault="00911E52" w:rsidP="00CB6426">
            <w:pPr>
              <w:jc w:val="center"/>
            </w:pPr>
            <w:r w:rsidRPr="00571A65">
              <w:t>2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E52" w:rsidRPr="006F1FFB" w:rsidRDefault="00911E52" w:rsidP="00CB6426">
            <w:pPr>
              <w:rPr>
                <w:color w:val="000000"/>
              </w:rPr>
            </w:pPr>
            <w:r w:rsidRPr="006F1FFB">
              <w:rPr>
                <w:color w:val="000000"/>
              </w:rPr>
              <w:t>Реконструкция фонтана «Глобус»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6F1FFB" w:rsidRDefault="00911E52" w:rsidP="00F543D5">
            <w:pPr>
              <w:jc w:val="right"/>
              <w:rPr>
                <w:color w:val="000000" w:themeColor="text1"/>
              </w:rPr>
            </w:pPr>
            <w:r w:rsidRPr="006F1FFB">
              <w:rPr>
                <w:color w:val="000000" w:themeColor="text1"/>
              </w:rPr>
              <w:t>160,0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6F1FFB" w:rsidRDefault="00911E52" w:rsidP="00F543D5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6F1FFB" w:rsidRDefault="00911E52" w:rsidP="00F543D5">
            <w:pPr>
              <w:jc w:val="right"/>
            </w:pPr>
          </w:p>
        </w:tc>
      </w:tr>
      <w:tr w:rsidR="00911E52" w:rsidTr="00FB7C0F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E52" w:rsidRPr="00571A65" w:rsidRDefault="00911E52" w:rsidP="00CB6426">
            <w:pPr>
              <w:jc w:val="center"/>
            </w:pPr>
            <w:r w:rsidRPr="00571A65">
              <w:t>3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E52" w:rsidRPr="006F1FFB" w:rsidRDefault="00911E52" w:rsidP="00CB6426">
            <w:pPr>
              <w:rPr>
                <w:color w:val="000000"/>
              </w:rPr>
            </w:pPr>
            <w:r w:rsidRPr="006F1FFB">
              <w:rPr>
                <w:color w:val="000000"/>
              </w:rPr>
              <w:t>Реконструкция фонтана «Рыбка»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6F1FFB" w:rsidRDefault="00911E52" w:rsidP="00F543D5">
            <w:pPr>
              <w:jc w:val="right"/>
              <w:rPr>
                <w:color w:val="000000" w:themeColor="text1"/>
              </w:rPr>
            </w:pPr>
            <w:r w:rsidRPr="006F1FFB">
              <w:rPr>
                <w:color w:val="000000" w:themeColor="text1"/>
              </w:rPr>
              <w:t>98,0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6F1FFB" w:rsidRDefault="00911E52" w:rsidP="00F543D5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6F1FFB" w:rsidRDefault="00911E52" w:rsidP="00A23CA3">
            <w:pPr>
              <w:jc w:val="right"/>
            </w:pPr>
          </w:p>
        </w:tc>
      </w:tr>
      <w:tr w:rsidR="00911E52" w:rsidTr="00FB7C0F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E52" w:rsidRPr="00571A65" w:rsidRDefault="00911E52" w:rsidP="00CB6426">
            <w:pPr>
              <w:jc w:val="center"/>
            </w:pPr>
            <w:r w:rsidRPr="00571A65">
              <w:t>4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E52" w:rsidRPr="006F1FFB" w:rsidRDefault="00911E52" w:rsidP="00CB6426">
            <w:pPr>
              <w:rPr>
                <w:color w:val="000000"/>
              </w:rPr>
            </w:pPr>
            <w:r w:rsidRPr="006F1FFB">
              <w:rPr>
                <w:color w:val="000000"/>
              </w:rPr>
              <w:t>Реконструкция котельной по адресу: ул. Вокзальная, д. 4а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6F1FFB" w:rsidRDefault="00B26807" w:rsidP="00F543D5">
            <w:pPr>
              <w:jc w:val="right"/>
              <w:rPr>
                <w:color w:val="000000" w:themeColor="text1"/>
              </w:rPr>
            </w:pPr>
            <w:r w:rsidRPr="006F1FFB">
              <w:rPr>
                <w:color w:val="000000" w:themeColor="text1"/>
              </w:rPr>
              <w:t>7 917,4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6F1FFB" w:rsidRDefault="00B26807" w:rsidP="00F543D5">
            <w:pPr>
              <w:jc w:val="right"/>
            </w:pPr>
            <w:r w:rsidRPr="006F1FFB">
              <w:t>2 244,0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6F1FFB" w:rsidRDefault="00B26807" w:rsidP="00B26807">
            <w:pPr>
              <w:jc w:val="right"/>
            </w:pPr>
            <w:r w:rsidRPr="006F1FFB">
              <w:t>28,3</w:t>
            </w:r>
          </w:p>
        </w:tc>
      </w:tr>
      <w:tr w:rsidR="00911E52" w:rsidTr="00FB7C0F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E52" w:rsidRPr="00571A65" w:rsidRDefault="00911E52" w:rsidP="00CB6426">
            <w:pPr>
              <w:jc w:val="center"/>
            </w:pPr>
            <w:r w:rsidRPr="00571A65">
              <w:t>5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E52" w:rsidRPr="006F1FFB" w:rsidRDefault="00911E52" w:rsidP="00CB6426">
            <w:pPr>
              <w:rPr>
                <w:color w:val="000000"/>
              </w:rPr>
            </w:pPr>
            <w:r w:rsidRPr="006F1FFB">
              <w:rPr>
                <w:color w:val="000000"/>
              </w:rPr>
              <w:t>Строительство объектов инженерной инфраструктуры в пос. Латухино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6F1FFB" w:rsidRDefault="00B26807" w:rsidP="00911E52">
            <w:pPr>
              <w:jc w:val="right"/>
              <w:rPr>
                <w:color w:val="000000" w:themeColor="text1"/>
              </w:rPr>
            </w:pPr>
            <w:r w:rsidRPr="006F1FFB">
              <w:rPr>
                <w:color w:val="000000" w:themeColor="text1"/>
              </w:rPr>
              <w:t>603,4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6F1FFB" w:rsidRDefault="00911E52" w:rsidP="00F543D5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6F1FFB" w:rsidRDefault="00911E52" w:rsidP="00F543D5">
            <w:pPr>
              <w:jc w:val="right"/>
            </w:pPr>
          </w:p>
        </w:tc>
      </w:tr>
      <w:tr w:rsidR="00911E52" w:rsidTr="00FB7C0F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E52" w:rsidRPr="00571A65" w:rsidRDefault="00911E52" w:rsidP="00CB6426">
            <w:pPr>
              <w:jc w:val="center"/>
            </w:pPr>
            <w:r w:rsidRPr="00571A65">
              <w:t>6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E52" w:rsidRPr="006F1FFB" w:rsidRDefault="00911E52" w:rsidP="00CB6426">
            <w:pPr>
              <w:rPr>
                <w:color w:val="000000"/>
              </w:rPr>
            </w:pPr>
            <w:r w:rsidRPr="006F1FFB">
              <w:rPr>
                <w:color w:val="000000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6F1FFB" w:rsidRDefault="00B26807" w:rsidP="00F543D5">
            <w:pPr>
              <w:jc w:val="right"/>
              <w:rPr>
                <w:color w:val="000000" w:themeColor="text1"/>
              </w:rPr>
            </w:pPr>
            <w:r w:rsidRPr="006F1FFB">
              <w:rPr>
                <w:color w:val="000000" w:themeColor="text1"/>
              </w:rPr>
              <w:t>32 132,4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6F1FFB" w:rsidRDefault="00B26807" w:rsidP="00F543D5">
            <w:pPr>
              <w:jc w:val="right"/>
            </w:pPr>
            <w:r w:rsidRPr="006F1FFB">
              <w:t>27 253,0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6F1FFB" w:rsidRDefault="00A75F69" w:rsidP="00A23CA3">
            <w:pPr>
              <w:jc w:val="right"/>
            </w:pPr>
            <w:r w:rsidRPr="006F1FFB">
              <w:t>84,8</w:t>
            </w:r>
          </w:p>
        </w:tc>
      </w:tr>
      <w:tr w:rsidR="00911E52" w:rsidTr="00FB7C0F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E52" w:rsidRPr="00571A65" w:rsidRDefault="00911E52" w:rsidP="00CB6426">
            <w:pPr>
              <w:jc w:val="center"/>
            </w:pPr>
            <w:r w:rsidRPr="00571A65">
              <w:t>7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E52" w:rsidRPr="006F1FFB" w:rsidRDefault="00B26807" w:rsidP="00CB6426">
            <w:pPr>
              <w:rPr>
                <w:color w:val="000000"/>
              </w:rPr>
            </w:pPr>
            <w:r w:rsidRPr="006F1FFB">
              <w:rPr>
                <w:color w:val="000000"/>
              </w:rPr>
              <w:t>«Реконструкция участка системы водоснабжения ст. Тарханы» Саратовская область, р-н Новобурасский, 0,5 км южнее с. Тарханы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6F1FFB" w:rsidRDefault="00911E52" w:rsidP="00F543D5">
            <w:pPr>
              <w:jc w:val="right"/>
              <w:rPr>
                <w:color w:val="000000" w:themeColor="text1"/>
              </w:rPr>
            </w:pPr>
            <w:r w:rsidRPr="006F1FFB">
              <w:rPr>
                <w:color w:val="000000" w:themeColor="text1"/>
              </w:rPr>
              <w:t>116 442,8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6F1FFB" w:rsidRDefault="00B26807" w:rsidP="00F543D5">
            <w:pPr>
              <w:jc w:val="right"/>
            </w:pPr>
            <w:r w:rsidRPr="006F1FFB">
              <w:t>28 754,8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6F1FFB" w:rsidRDefault="00A75F69" w:rsidP="00A75F69">
            <w:pPr>
              <w:jc w:val="right"/>
            </w:pPr>
            <w:r w:rsidRPr="006F1FFB">
              <w:t>24</w:t>
            </w:r>
            <w:r w:rsidR="00B26807" w:rsidRPr="006F1FFB">
              <w:t>,</w:t>
            </w:r>
            <w:r w:rsidRPr="006F1FFB">
              <w:t>7</w:t>
            </w:r>
          </w:p>
        </w:tc>
      </w:tr>
      <w:tr w:rsidR="00911E52" w:rsidTr="00FB7C0F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E52" w:rsidRPr="00571A65" w:rsidRDefault="00911E52" w:rsidP="00CB6426">
            <w:pPr>
              <w:jc w:val="center"/>
            </w:pPr>
            <w:r w:rsidRPr="00571A65">
              <w:t>8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E52" w:rsidRPr="006F1FFB" w:rsidRDefault="00911E52" w:rsidP="00CB6426">
            <w:pPr>
              <w:rPr>
                <w:color w:val="000000"/>
              </w:rPr>
            </w:pPr>
            <w:r w:rsidRPr="006F1FFB">
              <w:rPr>
                <w:color w:val="000000"/>
              </w:rPr>
              <w:t>Реконструкция системы водоснабжения с. Александровка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6F1FFB" w:rsidRDefault="00B26807" w:rsidP="00F543D5">
            <w:pPr>
              <w:jc w:val="right"/>
              <w:rPr>
                <w:color w:val="000000" w:themeColor="text1"/>
              </w:rPr>
            </w:pPr>
            <w:r w:rsidRPr="006F1FFB">
              <w:rPr>
                <w:color w:val="000000" w:themeColor="text1"/>
              </w:rPr>
              <w:t>8 672,7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6F1FFB" w:rsidRDefault="00911E52" w:rsidP="00F543D5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6F1FFB" w:rsidRDefault="00911E52" w:rsidP="00A23CA3">
            <w:pPr>
              <w:jc w:val="right"/>
            </w:pPr>
          </w:p>
        </w:tc>
      </w:tr>
      <w:tr w:rsidR="00911E52" w:rsidTr="00FB7C0F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E52" w:rsidRPr="00571A65" w:rsidRDefault="00911E52" w:rsidP="00CB6426">
            <w:pPr>
              <w:jc w:val="center"/>
            </w:pPr>
            <w:r w:rsidRPr="00571A65">
              <w:t>9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E52" w:rsidRPr="006F1FFB" w:rsidRDefault="00911E52" w:rsidP="00CB6426">
            <w:pPr>
              <w:rPr>
                <w:color w:val="000000"/>
              </w:rPr>
            </w:pPr>
            <w:r w:rsidRPr="006F1FFB">
              <w:rPr>
                <w:color w:val="000000"/>
              </w:rPr>
              <w:t>Строительство объектов инженерной инфраструктуры в пос. Жасминный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6F1FFB" w:rsidRDefault="00911E52" w:rsidP="00F543D5">
            <w:pPr>
              <w:jc w:val="right"/>
              <w:rPr>
                <w:color w:val="000000" w:themeColor="text1"/>
              </w:rPr>
            </w:pPr>
            <w:r w:rsidRPr="006F1FFB">
              <w:rPr>
                <w:color w:val="000000" w:themeColor="text1"/>
              </w:rPr>
              <w:t>1 600,0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6F1FFB" w:rsidRDefault="00911E52" w:rsidP="00F543D5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6F1FFB" w:rsidRDefault="00911E52" w:rsidP="00F543D5">
            <w:pPr>
              <w:jc w:val="right"/>
            </w:pPr>
          </w:p>
        </w:tc>
      </w:tr>
      <w:tr w:rsidR="00911E52" w:rsidTr="00FB7C0F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E52" w:rsidRPr="00571A65" w:rsidRDefault="00911E52" w:rsidP="00CB6426">
            <w:pPr>
              <w:jc w:val="center"/>
            </w:pPr>
            <w:r w:rsidRPr="00571A65">
              <w:t>10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E52" w:rsidRPr="006F1FFB" w:rsidRDefault="00B26807" w:rsidP="00CB6426">
            <w:pPr>
              <w:rPr>
                <w:color w:val="000000"/>
              </w:rPr>
            </w:pPr>
            <w:r w:rsidRPr="006F1FFB">
              <w:rPr>
                <w:color w:val="000000"/>
              </w:rPr>
              <w:t>Строительство объектов инженерной инфраструктуры по адресу: г. Саратов, 1-й Большой Полянский пр-д.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6F1FFB" w:rsidRDefault="00B26807" w:rsidP="00F543D5">
            <w:pPr>
              <w:jc w:val="right"/>
              <w:rPr>
                <w:color w:val="000000" w:themeColor="text1"/>
              </w:rPr>
            </w:pPr>
            <w:r w:rsidRPr="006F1FFB">
              <w:rPr>
                <w:color w:val="000000" w:themeColor="text1"/>
              </w:rPr>
              <w:t>1 102,8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6F1FFB" w:rsidRDefault="00911E52" w:rsidP="00F543D5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6F1FFB" w:rsidRDefault="00911E52" w:rsidP="00F543D5">
            <w:pPr>
              <w:jc w:val="right"/>
            </w:pPr>
          </w:p>
        </w:tc>
      </w:tr>
      <w:tr w:rsidR="00911E52" w:rsidTr="00FB7C0F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E52" w:rsidRPr="00571A65" w:rsidRDefault="00911E52" w:rsidP="00CB6426">
            <w:pPr>
              <w:jc w:val="center"/>
            </w:pPr>
            <w:r w:rsidRPr="00571A65">
              <w:t>11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E52" w:rsidRPr="006F1FFB" w:rsidRDefault="00911E52" w:rsidP="00CB6426">
            <w:pPr>
              <w:rPr>
                <w:color w:val="000000"/>
              </w:rPr>
            </w:pPr>
            <w:r w:rsidRPr="006F1FFB">
              <w:rPr>
                <w:color w:val="000000"/>
              </w:rPr>
              <w:t>Реконструкция системы водоотведения п. Зональный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6F1FFB" w:rsidRDefault="00B26807" w:rsidP="00E50E0A">
            <w:pPr>
              <w:jc w:val="right"/>
              <w:rPr>
                <w:color w:val="000000" w:themeColor="text1"/>
              </w:rPr>
            </w:pPr>
            <w:r w:rsidRPr="006F1FFB">
              <w:rPr>
                <w:color w:val="000000" w:themeColor="text1"/>
              </w:rPr>
              <w:t>4 620</w:t>
            </w:r>
            <w:r w:rsidR="00911E52" w:rsidRPr="006F1FFB">
              <w:rPr>
                <w:color w:val="000000" w:themeColor="text1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6F1FFB" w:rsidRDefault="00911E52" w:rsidP="00F543D5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6F1FFB" w:rsidRDefault="00911E52" w:rsidP="00F543D5">
            <w:pPr>
              <w:jc w:val="right"/>
            </w:pPr>
          </w:p>
        </w:tc>
      </w:tr>
      <w:tr w:rsidR="00911E52" w:rsidTr="00FB7C0F">
        <w:trPr>
          <w:cantSplit/>
          <w:trHeight w:val="517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E52" w:rsidRPr="00571A65" w:rsidRDefault="00911E52" w:rsidP="00CB6426">
            <w:pPr>
              <w:jc w:val="center"/>
            </w:pPr>
            <w:r w:rsidRPr="00571A65">
              <w:t>12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E52" w:rsidRPr="006F1FFB" w:rsidRDefault="00911E52" w:rsidP="00CB6426">
            <w:pPr>
              <w:rPr>
                <w:color w:val="000000"/>
              </w:rPr>
            </w:pPr>
            <w:r w:rsidRPr="006F1FFB">
              <w:rPr>
                <w:color w:val="000000"/>
              </w:rPr>
              <w:t>Реконструкция фонтана «Плачущий камень», расположенного по адресу: г. Саратов, Соколовая гора, Парк Победы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6F1FFB" w:rsidRDefault="00B26807" w:rsidP="00F543D5">
            <w:pPr>
              <w:jc w:val="right"/>
              <w:rPr>
                <w:color w:val="000000" w:themeColor="text1"/>
              </w:rPr>
            </w:pPr>
            <w:r w:rsidRPr="006F1FFB">
              <w:rPr>
                <w:color w:val="000000" w:themeColor="text1"/>
              </w:rPr>
              <w:t>974</w:t>
            </w:r>
            <w:r w:rsidR="00911E52" w:rsidRPr="006F1FFB">
              <w:rPr>
                <w:color w:val="000000" w:themeColor="text1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6F1FFB" w:rsidRDefault="00B26807" w:rsidP="00F543D5">
            <w:pPr>
              <w:jc w:val="right"/>
            </w:pPr>
            <w:r w:rsidRPr="006F1FFB">
              <w:t>220,0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6F1FFB" w:rsidRDefault="00B26807" w:rsidP="00F543D5">
            <w:pPr>
              <w:jc w:val="right"/>
            </w:pPr>
            <w:r w:rsidRPr="006F1FFB">
              <w:t>22,6</w:t>
            </w:r>
          </w:p>
        </w:tc>
      </w:tr>
      <w:tr w:rsidR="008D6FC1" w:rsidTr="00FB7C0F">
        <w:trPr>
          <w:cantSplit/>
          <w:trHeight w:val="517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C1" w:rsidRPr="00571A65" w:rsidRDefault="00571A65" w:rsidP="00CB6426">
            <w:pPr>
              <w:jc w:val="center"/>
            </w:pPr>
            <w:r>
              <w:t>13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6FC1" w:rsidRPr="003665F9" w:rsidRDefault="00B26807" w:rsidP="00CB6426">
            <w:pPr>
              <w:rPr>
                <w:color w:val="000000"/>
              </w:rPr>
            </w:pPr>
            <w:r w:rsidRPr="003665F9">
              <w:rPr>
                <w:color w:val="000000"/>
              </w:rPr>
              <w:t>Строительство инженерной инфраструктуры к земельным участкам, предоставленным многодетным семьям в пос. Рейник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FC1" w:rsidRPr="003665F9" w:rsidRDefault="00B26807" w:rsidP="00F543D5">
            <w:pPr>
              <w:jc w:val="right"/>
              <w:rPr>
                <w:color w:val="000000" w:themeColor="text1"/>
              </w:rPr>
            </w:pPr>
            <w:r w:rsidRPr="003665F9">
              <w:rPr>
                <w:color w:val="000000" w:themeColor="text1"/>
              </w:rPr>
              <w:t>4 200,0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FC1" w:rsidRPr="003665F9" w:rsidRDefault="008D6FC1" w:rsidP="00F543D5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FC1" w:rsidRPr="003665F9" w:rsidRDefault="008D6FC1" w:rsidP="00F543D5">
            <w:pPr>
              <w:jc w:val="right"/>
            </w:pPr>
          </w:p>
        </w:tc>
      </w:tr>
      <w:tr w:rsidR="008D6FC1" w:rsidTr="00FB7C0F">
        <w:trPr>
          <w:cantSplit/>
          <w:trHeight w:val="517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C1" w:rsidRPr="0096058D" w:rsidRDefault="00571A65" w:rsidP="00CB6426">
            <w:pPr>
              <w:jc w:val="center"/>
            </w:pPr>
            <w:r>
              <w:t>14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6FC1" w:rsidRPr="003665F9" w:rsidRDefault="00B26807" w:rsidP="00CB6426">
            <w:pPr>
              <w:rPr>
                <w:color w:val="000000"/>
              </w:rPr>
            </w:pPr>
            <w:r w:rsidRPr="003665F9">
              <w:rPr>
                <w:color w:val="000000"/>
              </w:rPr>
              <w:t>Строительство сетей водоотведения по ул. Хвалынская, на участке от ул. Посадского до ул. Соколовая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FC1" w:rsidRPr="003665F9" w:rsidRDefault="00B26807" w:rsidP="00F543D5">
            <w:pPr>
              <w:jc w:val="right"/>
              <w:rPr>
                <w:color w:val="000000" w:themeColor="text1"/>
              </w:rPr>
            </w:pPr>
            <w:r w:rsidRPr="003665F9">
              <w:rPr>
                <w:color w:val="000000" w:themeColor="text1"/>
              </w:rPr>
              <w:t>1 678,7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FC1" w:rsidRPr="003665F9" w:rsidRDefault="008D6FC1" w:rsidP="00F543D5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FC1" w:rsidRPr="003665F9" w:rsidRDefault="008D6FC1" w:rsidP="00F543D5">
            <w:pPr>
              <w:jc w:val="right"/>
            </w:pPr>
          </w:p>
        </w:tc>
      </w:tr>
      <w:tr w:rsidR="008D6FC1" w:rsidTr="00FB7C0F">
        <w:trPr>
          <w:cantSplit/>
          <w:trHeight w:val="517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C1" w:rsidRPr="0096058D" w:rsidRDefault="00571A65" w:rsidP="00CB6426">
            <w:pPr>
              <w:jc w:val="center"/>
            </w:pPr>
            <w:r>
              <w:t>15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6FC1" w:rsidRPr="003665F9" w:rsidRDefault="00B26807" w:rsidP="00CB6426">
            <w:pPr>
              <w:rPr>
                <w:color w:val="000000"/>
              </w:rPr>
            </w:pPr>
            <w:r w:rsidRPr="003665F9">
              <w:rPr>
                <w:color w:val="000000"/>
              </w:rPr>
              <w:t>Реконструкция (вынос) кабельной линии 0,4 кВ от ШРС-2 Московская, д. 13 – до РК по адресу: г. Саратов, ул. Московская, д. 7 ТП-30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FC1" w:rsidRPr="003665F9" w:rsidRDefault="00B26807" w:rsidP="00F543D5">
            <w:pPr>
              <w:jc w:val="right"/>
              <w:rPr>
                <w:color w:val="000000" w:themeColor="text1"/>
              </w:rPr>
            </w:pPr>
            <w:r w:rsidRPr="003665F9">
              <w:rPr>
                <w:color w:val="000000" w:themeColor="text1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FC1" w:rsidRPr="003665F9" w:rsidRDefault="008D6FC1" w:rsidP="00F543D5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FC1" w:rsidRPr="003665F9" w:rsidRDefault="008D6FC1" w:rsidP="00F543D5">
            <w:pPr>
              <w:jc w:val="right"/>
            </w:pPr>
          </w:p>
        </w:tc>
      </w:tr>
      <w:tr w:rsidR="00683425" w:rsidTr="003A7E9E">
        <w:trPr>
          <w:cantSplit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25" w:rsidRPr="000817C8" w:rsidRDefault="00683425" w:rsidP="00F543D5">
            <w:pPr>
              <w:jc w:val="center"/>
              <w:rPr>
                <w:b/>
              </w:rPr>
            </w:pPr>
            <w:r w:rsidRPr="000817C8">
              <w:rPr>
                <w:b/>
              </w:rPr>
              <w:lastRenderedPageBreak/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3425" w:rsidRPr="000817C8" w:rsidRDefault="00A9640B" w:rsidP="005F65DD">
            <w:pPr>
              <w:jc w:val="right"/>
              <w:rPr>
                <w:b/>
              </w:rPr>
            </w:pPr>
            <w:r w:rsidRPr="00A9640B">
              <w:rPr>
                <w:b/>
              </w:rPr>
              <w:t>5</w:t>
            </w:r>
            <w:r>
              <w:rPr>
                <w:b/>
              </w:rPr>
              <w:t> </w:t>
            </w:r>
            <w:r w:rsidRPr="00A9640B">
              <w:rPr>
                <w:b/>
              </w:rPr>
              <w:t>337</w:t>
            </w:r>
            <w:r>
              <w:rPr>
                <w:b/>
              </w:rPr>
              <w:t xml:space="preserve"> </w:t>
            </w:r>
            <w:r w:rsidRPr="00A9640B">
              <w:rPr>
                <w:b/>
              </w:rPr>
              <w:t>604,5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3425" w:rsidRPr="000817C8" w:rsidRDefault="00A9640B" w:rsidP="00A507A7">
            <w:pPr>
              <w:jc w:val="right"/>
              <w:rPr>
                <w:b/>
              </w:rPr>
            </w:pPr>
            <w:r w:rsidRPr="00A9640B">
              <w:rPr>
                <w:b/>
              </w:rPr>
              <w:t>884</w:t>
            </w:r>
            <w:r>
              <w:rPr>
                <w:b/>
              </w:rPr>
              <w:t xml:space="preserve"> </w:t>
            </w:r>
            <w:r w:rsidRPr="00A9640B">
              <w:rPr>
                <w:b/>
              </w:rPr>
              <w:t>468,7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425" w:rsidRPr="000817C8" w:rsidRDefault="00A924AA" w:rsidP="00A924AA">
            <w:pPr>
              <w:jc w:val="right"/>
              <w:rPr>
                <w:b/>
              </w:rPr>
            </w:pPr>
            <w:r>
              <w:rPr>
                <w:b/>
              </w:rPr>
              <w:t>16</w:t>
            </w:r>
            <w:r w:rsidR="00A9640B">
              <w:rPr>
                <w:b/>
              </w:rPr>
              <w:t>,</w:t>
            </w:r>
            <w:r>
              <w:rPr>
                <w:b/>
              </w:rPr>
              <w:t>6</w:t>
            </w:r>
          </w:p>
        </w:tc>
      </w:tr>
      <w:tr w:rsidR="00A9640B" w:rsidTr="00F120B8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40B" w:rsidRPr="0096058D" w:rsidRDefault="00A9640B" w:rsidP="00711A65">
            <w:pPr>
              <w:jc w:val="center"/>
            </w:pPr>
            <w:r>
              <w:t>16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40B" w:rsidRPr="00C6668D" w:rsidRDefault="00A9640B" w:rsidP="00711A65">
            <w:pPr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Пристройка к МОУ «СОШ № 66 имени Н.И. Вавилова» по адресу: г. Саратов,</w:t>
            </w:r>
            <w:r w:rsidR="00A75F69">
              <w:rPr>
                <w:rFonts w:eastAsia="Times New Roman" w:cs="Times New Roman"/>
              </w:rPr>
              <w:t xml:space="preserve">                          </w:t>
            </w:r>
            <w:r w:rsidRPr="00C6668D">
              <w:rPr>
                <w:rFonts w:eastAsia="Times New Roman" w:cs="Times New Roman"/>
              </w:rPr>
              <w:t xml:space="preserve"> ул. Державинская,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40B" w:rsidRPr="00C6668D" w:rsidRDefault="00A9640B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454 464,5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40B" w:rsidRPr="00C6668D" w:rsidRDefault="00A9640B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240 825,4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40B" w:rsidRPr="000817C8" w:rsidRDefault="00A9640B" w:rsidP="00950429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53,0</w:t>
            </w:r>
          </w:p>
        </w:tc>
      </w:tr>
      <w:tr w:rsidR="00A9640B" w:rsidTr="00F120B8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40B" w:rsidRPr="0096058D" w:rsidRDefault="00A9640B" w:rsidP="00711A65">
            <w:pPr>
              <w:jc w:val="center"/>
            </w:pPr>
            <w:r>
              <w:t>17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40B" w:rsidRPr="00C6668D" w:rsidRDefault="00A9640B" w:rsidP="00711A65">
            <w:pPr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Детский сад на 160 мест в ЖК «Изумрудный» в Волжском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40B" w:rsidRPr="00C6668D" w:rsidRDefault="00A9640B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2 207,7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40B" w:rsidRPr="00C6668D" w:rsidRDefault="00A9640B" w:rsidP="00711A65">
            <w:pPr>
              <w:jc w:val="right"/>
              <w:rPr>
                <w:rFonts w:eastAsia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40B" w:rsidRPr="000817C8" w:rsidRDefault="00A9640B" w:rsidP="00F543D5">
            <w:pPr>
              <w:jc w:val="right"/>
              <w:rPr>
                <w:color w:val="000000" w:themeColor="text1"/>
              </w:rPr>
            </w:pPr>
          </w:p>
        </w:tc>
      </w:tr>
      <w:tr w:rsidR="00A9640B" w:rsidTr="00F120B8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40B" w:rsidRPr="0096058D" w:rsidRDefault="00A9640B" w:rsidP="00711A65">
            <w:pPr>
              <w:jc w:val="center"/>
            </w:pPr>
            <w:r>
              <w:t>18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40B" w:rsidRPr="00C6668D" w:rsidRDefault="00A9640B" w:rsidP="00711A65">
            <w:pPr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40B" w:rsidRPr="00C6668D" w:rsidRDefault="00A9640B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2 237 324,4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40B" w:rsidRPr="00C6668D" w:rsidRDefault="00A9640B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469 061,0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40B" w:rsidRPr="000817C8" w:rsidRDefault="00A9640B" w:rsidP="00F543D5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21,0</w:t>
            </w:r>
          </w:p>
        </w:tc>
      </w:tr>
      <w:tr w:rsidR="00A9640B" w:rsidTr="00F120B8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40B" w:rsidRPr="0096058D" w:rsidRDefault="00A9640B" w:rsidP="00711A65">
            <w:pPr>
              <w:jc w:val="center"/>
            </w:pPr>
            <w:r>
              <w:t>19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40B" w:rsidRPr="00C6668D" w:rsidRDefault="00A9640B" w:rsidP="00711A65">
            <w:pPr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Школа на 825 мест по ул. Ипподромная в Ленинском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40B" w:rsidRPr="00C6668D" w:rsidRDefault="00A9640B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476 846,5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40B" w:rsidRPr="00C6668D" w:rsidRDefault="00A9640B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98 525,2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40B" w:rsidRPr="000817C8" w:rsidRDefault="00A9640B" w:rsidP="00F543D5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20,7</w:t>
            </w:r>
          </w:p>
        </w:tc>
      </w:tr>
      <w:tr w:rsidR="00A9640B" w:rsidTr="00F120B8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40B" w:rsidRPr="0096058D" w:rsidRDefault="00A9640B" w:rsidP="00711A65">
            <w:pPr>
              <w:jc w:val="center"/>
            </w:pPr>
            <w:r>
              <w:t>20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40B" w:rsidRPr="00C6668D" w:rsidRDefault="00A9640B" w:rsidP="00711A65">
            <w:pPr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Устройство причального сооружения в с. Синенькие муниципального образования</w:t>
            </w:r>
            <w:r w:rsidR="00A75F69">
              <w:rPr>
                <w:rFonts w:eastAsia="Times New Roman" w:cs="Times New Roman"/>
              </w:rPr>
              <w:t xml:space="preserve">          </w:t>
            </w:r>
            <w:r w:rsidRPr="00C6668D">
              <w:rPr>
                <w:rFonts w:eastAsia="Times New Roman" w:cs="Times New Roman"/>
              </w:rPr>
              <w:t xml:space="preserve">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40B" w:rsidRPr="00C6668D" w:rsidRDefault="00A9640B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16 429,7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40B" w:rsidRPr="00C6668D" w:rsidRDefault="00A9640B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4 852,6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40B" w:rsidRPr="000817C8" w:rsidRDefault="00A9640B" w:rsidP="00F543D5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29,5</w:t>
            </w:r>
          </w:p>
        </w:tc>
      </w:tr>
      <w:tr w:rsidR="00A9640B" w:rsidTr="00F120B8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40B" w:rsidRPr="0096058D" w:rsidRDefault="00A9640B" w:rsidP="007B5EE2">
            <w:pPr>
              <w:jc w:val="center"/>
            </w:pPr>
            <w:r w:rsidRPr="0096058D">
              <w:t>2</w:t>
            </w:r>
            <w:r w:rsidR="007B5EE2">
              <w:t>1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40B" w:rsidRPr="00C6668D" w:rsidRDefault="0077110C" w:rsidP="0077110C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«</w:t>
            </w:r>
            <w:r w:rsidR="00A9640B" w:rsidRPr="00C6668D">
              <w:rPr>
                <w:rFonts w:eastAsia="Times New Roman" w:cs="Times New Roman"/>
              </w:rPr>
              <w:t>Очистные сооружения ливневого коллектора Глебучева оврага</w:t>
            </w:r>
            <w:r>
              <w:rPr>
                <w:rFonts w:eastAsia="Times New Roman" w:cs="Times New Roman"/>
              </w:rPr>
              <w:t>»</w:t>
            </w:r>
            <w:r w:rsidR="00A9640B" w:rsidRPr="00C6668D">
              <w:rPr>
                <w:rFonts w:eastAsia="Times New Roman" w:cs="Times New Roman"/>
              </w:rPr>
              <w:t xml:space="preserve"> (г. Саратов)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40B" w:rsidRPr="00C6668D" w:rsidRDefault="00A9640B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1 607 239,4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40B" w:rsidRPr="00C6668D" w:rsidRDefault="00A9640B" w:rsidP="00711A65">
            <w:pPr>
              <w:jc w:val="right"/>
              <w:rPr>
                <w:rFonts w:eastAsia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40B" w:rsidRPr="000817C8" w:rsidRDefault="00A9640B" w:rsidP="00A10047">
            <w:pPr>
              <w:jc w:val="right"/>
              <w:rPr>
                <w:color w:val="000000" w:themeColor="text1"/>
              </w:rPr>
            </w:pPr>
          </w:p>
        </w:tc>
      </w:tr>
      <w:tr w:rsidR="007B5EE2" w:rsidTr="00A9640B">
        <w:trPr>
          <w:cantSplit/>
          <w:trHeight w:val="28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EE2" w:rsidRPr="0096058D" w:rsidRDefault="007B5EE2" w:rsidP="00711A65">
            <w:pPr>
              <w:jc w:val="center"/>
            </w:pPr>
            <w:r w:rsidRPr="0096058D">
              <w:t>22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EE2" w:rsidRPr="00C6668D" w:rsidRDefault="007B5EE2" w:rsidP="00711A65">
            <w:pPr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Пристройка на 275 мест к МОУ «СОШ № 103» в Ленинском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93 730,5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51 106,4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0817C8" w:rsidRDefault="007B5EE2" w:rsidP="00F543D5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54,5</w:t>
            </w:r>
          </w:p>
        </w:tc>
      </w:tr>
      <w:tr w:rsidR="007B5EE2" w:rsidTr="00F120B8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EE2" w:rsidRPr="0096058D" w:rsidRDefault="007B5EE2" w:rsidP="00711A65">
            <w:pPr>
              <w:jc w:val="center"/>
            </w:pPr>
            <w:r w:rsidRPr="0096058D">
              <w:t>23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EE2" w:rsidRPr="00C6668D" w:rsidRDefault="007B5EE2" w:rsidP="00711A65">
            <w:pPr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Ледовая арена на территории МОУ «Гимназия №89» в микрорайоне Елшанка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9 101,0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0817C8" w:rsidRDefault="007B5EE2" w:rsidP="00F543D5">
            <w:pPr>
              <w:jc w:val="right"/>
              <w:rPr>
                <w:color w:val="000000" w:themeColor="text1"/>
              </w:rPr>
            </w:pPr>
          </w:p>
        </w:tc>
      </w:tr>
      <w:tr w:rsidR="007B5EE2" w:rsidTr="00F120B8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EE2" w:rsidRPr="0096058D" w:rsidRDefault="007B5EE2" w:rsidP="00711A65">
            <w:pPr>
              <w:jc w:val="center"/>
            </w:pPr>
            <w:r w:rsidRPr="0096058D">
              <w:t>24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EE2" w:rsidRPr="00C6668D" w:rsidRDefault="007B5EE2" w:rsidP="00711A65">
            <w:pPr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Строительство спортивного объекта «Ледовая арена» в городе Саратове на территории Студгородка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0817C8" w:rsidRDefault="007B5EE2" w:rsidP="00540FF5">
            <w:pPr>
              <w:jc w:val="right"/>
              <w:rPr>
                <w:color w:val="000000" w:themeColor="text1"/>
              </w:rPr>
            </w:pPr>
          </w:p>
        </w:tc>
      </w:tr>
      <w:tr w:rsidR="007B5EE2" w:rsidTr="00F120B8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EE2" w:rsidRPr="0096058D" w:rsidRDefault="007B5EE2" w:rsidP="00711A65">
            <w:pPr>
              <w:jc w:val="center"/>
            </w:pPr>
            <w:r>
              <w:t>25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EE2" w:rsidRPr="00C6668D" w:rsidRDefault="007B5EE2" w:rsidP="00711A65">
            <w:pPr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Ливневая канализация по ул. им. Бардина И.П., от ул. им. Академика О.К. Антонова до ул. им. Тархова С.Ф. Ленинского района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41 362,2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12 161,4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0817C8" w:rsidRDefault="007B5EE2" w:rsidP="00A10047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29,4</w:t>
            </w:r>
          </w:p>
        </w:tc>
      </w:tr>
      <w:tr w:rsidR="007B5EE2" w:rsidTr="00F120B8">
        <w:trPr>
          <w:cantSplit/>
          <w:trHeight w:val="26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EE2" w:rsidRPr="0096058D" w:rsidRDefault="007B5EE2" w:rsidP="00711A65">
            <w:pPr>
              <w:jc w:val="center"/>
            </w:pPr>
            <w:r>
              <w:t>26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EE2" w:rsidRPr="00C6668D" w:rsidRDefault="007B5EE2" w:rsidP="00711A65">
            <w:pPr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Система водоотведения от дома № 73 по ул. им. Панфилова И.В. в Ленинском районе</w:t>
            </w:r>
            <w:r>
              <w:rPr>
                <w:rFonts w:eastAsia="Times New Roman" w:cs="Times New Roman"/>
              </w:rPr>
              <w:t xml:space="preserve">              </w:t>
            </w:r>
            <w:r w:rsidRPr="00C6668D">
              <w:rPr>
                <w:rFonts w:eastAsia="Times New Roman" w:cs="Times New Roman"/>
              </w:rPr>
              <w:t xml:space="preserve">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1 190,0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1 190,0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0817C8" w:rsidRDefault="007B5EE2" w:rsidP="00A10047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100,0</w:t>
            </w:r>
          </w:p>
        </w:tc>
      </w:tr>
      <w:tr w:rsidR="007B5EE2" w:rsidTr="00F120B8">
        <w:trPr>
          <w:cantSplit/>
          <w:trHeight w:val="27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EE2" w:rsidRPr="0096058D" w:rsidRDefault="007B5EE2" w:rsidP="00711A65">
            <w:pPr>
              <w:jc w:val="center"/>
            </w:pPr>
            <w:r>
              <w:t>27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EE2" w:rsidRPr="00C6668D" w:rsidRDefault="007B5EE2" w:rsidP="00711A65">
            <w:pPr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Противооползневые сооружения оползня «Новогусельский» в районе Гусельского моста в Гагаринском административном районе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14 936,5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559,0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0817C8" w:rsidRDefault="007B5EE2" w:rsidP="00F543D5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3,7</w:t>
            </w:r>
          </w:p>
        </w:tc>
      </w:tr>
      <w:tr w:rsidR="007B5EE2" w:rsidTr="00F120B8">
        <w:trPr>
          <w:cantSplit/>
          <w:trHeight w:val="259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EE2" w:rsidRPr="0096058D" w:rsidRDefault="007B5EE2" w:rsidP="00711A65">
            <w:pPr>
              <w:jc w:val="center"/>
            </w:pPr>
            <w:r>
              <w:t>28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EE2" w:rsidRPr="00C6668D" w:rsidRDefault="007B5EE2" w:rsidP="00711A65">
            <w:pPr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Система водоотведения от полосы отвода железной дороги до Волгоградского водохранилища в Заводском районе города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259,3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259,2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0817C8" w:rsidRDefault="007B5EE2" w:rsidP="00540FF5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100,0</w:t>
            </w:r>
          </w:p>
        </w:tc>
      </w:tr>
      <w:tr w:rsidR="007B5EE2" w:rsidTr="00F120B8">
        <w:trPr>
          <w:cantSplit/>
          <w:trHeight w:val="264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EE2" w:rsidRPr="0096058D" w:rsidRDefault="007B5EE2" w:rsidP="00711A65">
            <w:pPr>
              <w:jc w:val="center"/>
            </w:pPr>
            <w:r w:rsidRPr="0096058D">
              <w:t>2</w:t>
            </w:r>
            <w:r>
              <w:t>9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EE2" w:rsidRPr="00C6668D" w:rsidRDefault="007B5EE2" w:rsidP="00711A65">
            <w:pPr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 xml:space="preserve">Бассейн на территории  МОУ «СОШ № 86» в Ленинском районе г. Саратова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96 000,0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5 030,9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0817C8" w:rsidRDefault="007B5EE2" w:rsidP="00F543D5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5,2</w:t>
            </w:r>
          </w:p>
        </w:tc>
      </w:tr>
      <w:tr w:rsidR="007B5EE2" w:rsidTr="00F120B8">
        <w:trPr>
          <w:cantSplit/>
          <w:trHeight w:val="24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EE2" w:rsidRPr="0096058D" w:rsidRDefault="007B5EE2" w:rsidP="00711A65">
            <w:pPr>
              <w:jc w:val="center"/>
            </w:pPr>
            <w:r>
              <w:t>30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EE2" w:rsidRPr="00C6668D" w:rsidRDefault="007B5EE2" w:rsidP="00711A65">
            <w:pPr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Детский городок профессий в Ленинском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359,4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0817C8" w:rsidRDefault="007B5EE2" w:rsidP="00F543D5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18,0</w:t>
            </w:r>
          </w:p>
        </w:tc>
      </w:tr>
      <w:tr w:rsidR="007B5EE2" w:rsidTr="00F120B8">
        <w:trPr>
          <w:cantSplit/>
          <w:trHeight w:val="234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EE2" w:rsidRPr="0096058D" w:rsidRDefault="007B5EE2" w:rsidP="00711A65">
            <w:pPr>
              <w:jc w:val="center"/>
            </w:pPr>
            <w:r>
              <w:t>31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EE2" w:rsidRPr="00C6668D" w:rsidRDefault="007B5EE2" w:rsidP="00711A65">
            <w:pPr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 xml:space="preserve">«Ледовая арена» Адрес объекта: Местоположение установлено относительно ориентира, расположенного на границах земельного квартала 64:48:030212 Саратовская область, </w:t>
            </w:r>
            <w:r>
              <w:rPr>
                <w:rFonts w:eastAsia="Times New Roman" w:cs="Times New Roman"/>
              </w:rPr>
              <w:t xml:space="preserve">        </w:t>
            </w:r>
            <w:r w:rsidRPr="00C6668D">
              <w:rPr>
                <w:rFonts w:eastAsia="Times New Roman" w:cs="Times New Roman"/>
              </w:rPr>
              <w:t>г. Саратов, ул. им. Осипова В.И.,10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178 972,3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0817C8" w:rsidRDefault="007B5EE2" w:rsidP="00540FF5">
            <w:pPr>
              <w:jc w:val="right"/>
              <w:rPr>
                <w:color w:val="000000" w:themeColor="text1"/>
              </w:rPr>
            </w:pPr>
          </w:p>
        </w:tc>
      </w:tr>
      <w:tr w:rsidR="007B5EE2" w:rsidTr="00F120B8">
        <w:trPr>
          <w:cantSplit/>
          <w:trHeight w:val="234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EE2" w:rsidRPr="0096058D" w:rsidRDefault="007B5EE2" w:rsidP="00711A65">
            <w:pPr>
              <w:jc w:val="center"/>
            </w:pPr>
            <w:r>
              <w:t>32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EE2" w:rsidRPr="00C6668D" w:rsidRDefault="007B5EE2" w:rsidP="00711A65">
            <w:pPr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Школа на 400 мест мкр. 6-й «Солнечный–2»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24 000,0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0817C8" w:rsidRDefault="007B5EE2" w:rsidP="00540FF5">
            <w:pPr>
              <w:jc w:val="right"/>
              <w:rPr>
                <w:color w:val="000000" w:themeColor="text1"/>
              </w:rPr>
            </w:pPr>
          </w:p>
        </w:tc>
      </w:tr>
      <w:tr w:rsidR="007B5EE2" w:rsidTr="00F120B8">
        <w:trPr>
          <w:cantSplit/>
          <w:trHeight w:val="234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EE2" w:rsidRPr="0096058D" w:rsidRDefault="007B5EE2" w:rsidP="00711A65">
            <w:pPr>
              <w:jc w:val="center"/>
            </w:pPr>
            <w:r>
              <w:t>33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EE2" w:rsidRPr="00C6668D" w:rsidRDefault="007B5EE2" w:rsidP="00711A65">
            <w:pPr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Школа на 1500 мест мкр. 8-й «Солнечный-2»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38 000,0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0817C8" w:rsidRDefault="007B5EE2" w:rsidP="00540FF5">
            <w:pPr>
              <w:jc w:val="right"/>
              <w:rPr>
                <w:color w:val="000000" w:themeColor="text1"/>
              </w:rPr>
            </w:pPr>
          </w:p>
        </w:tc>
      </w:tr>
      <w:tr w:rsidR="007B5EE2" w:rsidTr="00F120B8">
        <w:trPr>
          <w:cantSplit/>
          <w:trHeight w:val="234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EE2" w:rsidRPr="0096058D" w:rsidRDefault="007B5EE2" w:rsidP="00711A65">
            <w:pPr>
              <w:jc w:val="center"/>
            </w:pPr>
            <w:r>
              <w:t>34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EE2" w:rsidRPr="00C6668D" w:rsidRDefault="007B5EE2" w:rsidP="00711A65">
            <w:pPr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Школа на 1500 мест мкр. «Авиатор»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38 000,0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0817C8" w:rsidRDefault="007B5EE2" w:rsidP="00540FF5">
            <w:pPr>
              <w:jc w:val="right"/>
              <w:rPr>
                <w:color w:val="000000" w:themeColor="text1"/>
              </w:rPr>
            </w:pPr>
          </w:p>
        </w:tc>
      </w:tr>
      <w:tr w:rsidR="007B5EE2" w:rsidTr="00F120B8">
        <w:trPr>
          <w:cantSplit/>
          <w:trHeight w:val="234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EE2" w:rsidRPr="0096058D" w:rsidRDefault="007B5EE2" w:rsidP="00711A65">
            <w:pPr>
              <w:jc w:val="center"/>
            </w:pPr>
            <w:r>
              <w:t>35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EE2" w:rsidRPr="00C6668D" w:rsidRDefault="007B5EE2" w:rsidP="00711A65">
            <w:pPr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Система водоотведения вдоль ул. им. А.П. Шехурдина от онкологического диспансера до р. 1-я Гусёлка в Ленинском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2 800,0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538,2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0817C8" w:rsidRDefault="007B5EE2" w:rsidP="00540FF5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19,2</w:t>
            </w:r>
          </w:p>
        </w:tc>
      </w:tr>
      <w:tr w:rsidR="007B5EE2" w:rsidTr="00F120B8">
        <w:trPr>
          <w:cantSplit/>
          <w:trHeight w:val="234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EE2" w:rsidRPr="0096058D" w:rsidRDefault="007B5EE2" w:rsidP="00711A65">
            <w:pPr>
              <w:jc w:val="center"/>
            </w:pPr>
            <w:r>
              <w:lastRenderedPageBreak/>
              <w:t>36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EE2" w:rsidRPr="00C6668D" w:rsidRDefault="007B5EE2" w:rsidP="00711A65">
            <w:pPr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Система водоотведения в районе противотуберкулезного диспансера до р. Елшанка в Ленинском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2 700,0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0817C8" w:rsidRDefault="007B5EE2" w:rsidP="00540FF5">
            <w:pPr>
              <w:jc w:val="right"/>
              <w:rPr>
                <w:color w:val="000000" w:themeColor="text1"/>
              </w:rPr>
            </w:pPr>
          </w:p>
        </w:tc>
      </w:tr>
      <w:tr w:rsidR="009B2896" w:rsidTr="003A7E9E">
        <w:trPr>
          <w:cantSplit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896" w:rsidRPr="000817C8" w:rsidRDefault="009B2896" w:rsidP="00F543D5">
            <w:pPr>
              <w:jc w:val="center"/>
              <w:rPr>
                <w:b/>
              </w:rPr>
            </w:pPr>
            <w:r w:rsidRPr="000817C8">
              <w:rPr>
                <w:b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896" w:rsidRPr="000817C8" w:rsidRDefault="003665F9" w:rsidP="00F543D5">
            <w:pPr>
              <w:jc w:val="right"/>
              <w:rPr>
                <w:b/>
              </w:rPr>
            </w:pPr>
            <w:r w:rsidRPr="003665F9">
              <w:rPr>
                <w:b/>
              </w:rPr>
              <w:t>1</w:t>
            </w:r>
            <w:r>
              <w:rPr>
                <w:b/>
              </w:rPr>
              <w:t> </w:t>
            </w:r>
            <w:r w:rsidRPr="003665F9">
              <w:rPr>
                <w:b/>
              </w:rPr>
              <w:t>249</w:t>
            </w:r>
            <w:r>
              <w:rPr>
                <w:b/>
              </w:rPr>
              <w:t xml:space="preserve"> </w:t>
            </w:r>
            <w:r w:rsidRPr="003665F9">
              <w:rPr>
                <w:b/>
              </w:rPr>
              <w:t>461,1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896" w:rsidRPr="000817C8" w:rsidRDefault="003665F9" w:rsidP="00F543D5">
            <w:pPr>
              <w:jc w:val="right"/>
              <w:rPr>
                <w:b/>
              </w:rPr>
            </w:pPr>
            <w:r w:rsidRPr="003665F9">
              <w:rPr>
                <w:b/>
              </w:rPr>
              <w:t>468</w:t>
            </w:r>
            <w:r>
              <w:rPr>
                <w:b/>
              </w:rPr>
              <w:t xml:space="preserve"> </w:t>
            </w:r>
            <w:r w:rsidRPr="003665F9">
              <w:rPr>
                <w:b/>
              </w:rPr>
              <w:t>982,3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896" w:rsidRPr="000817C8" w:rsidRDefault="003665F9" w:rsidP="00793CAF">
            <w:pPr>
              <w:jc w:val="right"/>
              <w:rPr>
                <w:b/>
              </w:rPr>
            </w:pPr>
            <w:r>
              <w:rPr>
                <w:b/>
              </w:rPr>
              <w:t>37,5</w:t>
            </w:r>
          </w:p>
        </w:tc>
      </w:tr>
      <w:tr w:rsidR="003665F9" w:rsidTr="00F543D5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5F9" w:rsidRDefault="003665F9" w:rsidP="007B5EE2">
            <w:pPr>
              <w:jc w:val="center"/>
            </w:pPr>
            <w:r>
              <w:t>3</w:t>
            </w:r>
            <w:r w:rsidR="007B5EE2">
              <w:t>7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5F9" w:rsidRPr="00C6668D" w:rsidRDefault="003665F9" w:rsidP="00711A65">
            <w:pPr>
              <w:rPr>
                <w:rFonts w:cs="Times New Roman"/>
              </w:rPr>
            </w:pPr>
            <w:r w:rsidRPr="00C6668D">
              <w:rPr>
                <w:rFonts w:cs="Times New Roman"/>
              </w:rP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5F9" w:rsidRPr="00C6668D" w:rsidRDefault="003665F9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791 931,4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5F9" w:rsidRPr="00C6668D" w:rsidRDefault="003665F9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384 849,8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5F9" w:rsidRPr="000817C8" w:rsidRDefault="003665F9" w:rsidP="000817C8">
            <w:pPr>
              <w:jc w:val="right"/>
            </w:pPr>
            <w:r>
              <w:t>48,6</w:t>
            </w:r>
          </w:p>
        </w:tc>
      </w:tr>
      <w:tr w:rsidR="007B5EE2" w:rsidTr="00F543D5">
        <w:trPr>
          <w:cantSplit/>
          <w:trHeight w:val="327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EE2" w:rsidRDefault="007B5EE2" w:rsidP="00711A65">
            <w:pPr>
              <w:jc w:val="center"/>
            </w:pPr>
            <w:r>
              <w:t>38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EE2" w:rsidRPr="00C6668D" w:rsidRDefault="007B5EE2" w:rsidP="00711A65">
            <w:pPr>
              <w:rPr>
                <w:rFonts w:cs="Times New Roman"/>
              </w:rPr>
            </w:pPr>
            <w:r w:rsidRPr="00C6668D">
              <w:rPr>
                <w:rFonts w:cs="Times New Roman"/>
              </w:rPr>
              <w:t>Строительство автомобильной дороги «п. Солнечный-2 – п. Расково»  в Кировском и Гагаринском районах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293 823,3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54 605,9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0817C8" w:rsidRDefault="007B5EE2" w:rsidP="000817C8">
            <w:pPr>
              <w:jc w:val="right"/>
            </w:pPr>
            <w:r>
              <w:t>18,6</w:t>
            </w:r>
          </w:p>
        </w:tc>
      </w:tr>
      <w:tr w:rsidR="007B5EE2" w:rsidTr="00F543D5">
        <w:trPr>
          <w:cantSplit/>
          <w:trHeight w:val="327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EE2" w:rsidRDefault="007B5EE2" w:rsidP="00711A65">
            <w:pPr>
              <w:jc w:val="center"/>
            </w:pPr>
            <w:r>
              <w:t>39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EE2" w:rsidRPr="00C6668D" w:rsidRDefault="007B5EE2" w:rsidP="00711A65">
            <w:pPr>
              <w:rPr>
                <w:rFonts w:cs="Times New Roman"/>
              </w:rPr>
            </w:pPr>
            <w:r w:rsidRPr="00C6668D">
              <w:rPr>
                <w:rFonts w:cs="Times New Roman"/>
              </w:rPr>
              <w:t>Строительство участка автомобильной дороги по ул. Романтиков в районе школы на 550 мест в ЖК «Ласточкино» в Ленинском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90 105,7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26 693,6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0817C8" w:rsidRDefault="007B5EE2" w:rsidP="00F543D5">
            <w:pPr>
              <w:jc w:val="right"/>
            </w:pPr>
            <w:r>
              <w:t>29,6</w:t>
            </w:r>
          </w:p>
        </w:tc>
      </w:tr>
      <w:tr w:rsidR="007B5EE2" w:rsidTr="00F543D5">
        <w:trPr>
          <w:cantSplit/>
          <w:trHeight w:val="327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EE2" w:rsidRDefault="007B5EE2" w:rsidP="00711A65">
            <w:pPr>
              <w:jc w:val="center"/>
            </w:pPr>
            <w:r>
              <w:t>40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EE2" w:rsidRPr="00C6668D" w:rsidRDefault="007B5EE2" w:rsidP="00711A65">
            <w:pPr>
              <w:rPr>
                <w:rFonts w:cs="Times New Roman"/>
              </w:rPr>
            </w:pPr>
            <w:r w:rsidRPr="00C6668D">
              <w:rPr>
                <w:rFonts w:cs="Times New Roman"/>
              </w:rPr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15 555,8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0817C8" w:rsidRDefault="007B5EE2" w:rsidP="004F444A">
            <w:pPr>
              <w:jc w:val="right"/>
            </w:pPr>
          </w:p>
        </w:tc>
      </w:tr>
      <w:tr w:rsidR="007B5EE2" w:rsidTr="00F543D5">
        <w:trPr>
          <w:cantSplit/>
          <w:trHeight w:val="412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EE2" w:rsidRDefault="007B5EE2" w:rsidP="00711A65">
            <w:pPr>
              <w:jc w:val="center"/>
            </w:pPr>
            <w:r>
              <w:t>41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EE2" w:rsidRPr="00C6668D" w:rsidRDefault="007B5EE2" w:rsidP="00711A65">
            <w:pPr>
              <w:rPr>
                <w:rFonts w:cs="Times New Roman"/>
              </w:rPr>
            </w:pPr>
            <w:r w:rsidRPr="00C6668D">
              <w:rPr>
                <w:rFonts w:cs="Times New Roman"/>
              </w:rPr>
              <w:t xml:space="preserve">Реконструкция автомобильной дороги по ул. им Братьев Никитиных в Волжском районе </w:t>
            </w:r>
            <w:r>
              <w:rPr>
                <w:rFonts w:cs="Times New Roman"/>
              </w:rPr>
              <w:t xml:space="preserve"> </w:t>
            </w:r>
            <w:r w:rsidRPr="00C6668D">
              <w:rPr>
                <w:rFonts w:cs="Times New Roman"/>
              </w:rPr>
              <w:t>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1 883,8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0817C8" w:rsidRDefault="007B5EE2" w:rsidP="00F543D5">
            <w:pPr>
              <w:jc w:val="right"/>
            </w:pPr>
          </w:p>
        </w:tc>
      </w:tr>
      <w:tr w:rsidR="007B5EE2" w:rsidTr="0068253E">
        <w:trPr>
          <w:cantSplit/>
          <w:trHeight w:val="43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EE2" w:rsidRDefault="007B5EE2" w:rsidP="00711A65">
            <w:pPr>
              <w:jc w:val="center"/>
            </w:pPr>
            <w:r>
              <w:t>42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EE2" w:rsidRPr="00C6668D" w:rsidRDefault="007B5EE2" w:rsidP="00711A65">
            <w:pPr>
              <w:rPr>
                <w:rFonts w:cs="Times New Roman"/>
              </w:rPr>
            </w:pPr>
            <w:r w:rsidRPr="00C6668D">
              <w:rPr>
                <w:rFonts w:cs="Times New Roman"/>
              </w:rPr>
              <w:t>Строительство автомобильной дороги по ул. им. Евгения Долгина в Ленинском районе города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28 632,9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1 555,5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0817C8" w:rsidRDefault="007B5EE2" w:rsidP="00F347DE">
            <w:pPr>
              <w:jc w:val="right"/>
            </w:pPr>
            <w:r>
              <w:t>5,4</w:t>
            </w:r>
          </w:p>
        </w:tc>
      </w:tr>
      <w:tr w:rsidR="007B5EE2" w:rsidTr="00971295">
        <w:trPr>
          <w:cantSplit/>
          <w:trHeight w:val="43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EE2" w:rsidRDefault="007B5EE2" w:rsidP="00711A65">
            <w:pPr>
              <w:jc w:val="center"/>
            </w:pPr>
            <w:r>
              <w:t>43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EE2" w:rsidRPr="00C6668D" w:rsidRDefault="007B5EE2" w:rsidP="00711A65">
            <w:pPr>
              <w:rPr>
                <w:rFonts w:cs="Times New Roman"/>
              </w:rPr>
            </w:pPr>
            <w:r w:rsidRPr="00C6668D">
              <w:rPr>
                <w:rFonts w:cs="Times New Roman"/>
              </w:rPr>
              <w:t>Достройка и введение в эксплуатацию объекта незавершённого строительства «Бюро ритуальных услуг», расположенного по адресу: г. Саратов, Елшанское кладбище, б/н в Ленинском районе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3 870,0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376,3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0817C8" w:rsidRDefault="007B5EE2" w:rsidP="00F347DE">
            <w:pPr>
              <w:jc w:val="right"/>
            </w:pPr>
            <w:r>
              <w:t>9,7</w:t>
            </w:r>
          </w:p>
        </w:tc>
      </w:tr>
      <w:tr w:rsidR="007B5EE2" w:rsidTr="0068253E">
        <w:trPr>
          <w:cantSplit/>
          <w:trHeight w:val="43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EE2" w:rsidRDefault="007B5EE2" w:rsidP="00711A65">
            <w:pPr>
              <w:jc w:val="center"/>
            </w:pPr>
            <w:r>
              <w:t>44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EE2" w:rsidRPr="00C6668D" w:rsidRDefault="007B5EE2" w:rsidP="00711A65">
            <w:pPr>
              <w:rPr>
                <w:rFonts w:cs="Times New Roman"/>
              </w:rPr>
            </w:pPr>
            <w:r w:rsidRPr="00C6668D">
              <w:rPr>
                <w:rFonts w:cs="Times New Roman"/>
              </w:rPr>
              <w:t>Реконструкция автомобильной дороги по ул. Большой Горной, ул. им. Чернышевского Н.Г., ул. им. Рогожина В.А., ул. Большой Затонской, 1-му Мало-Северному проезду, ул. им. Хвесина Т.Е., ул. им. Лермонтова М.Ю., Славянской площади, ул. Малой Горной, ул. Малой Затонской, ул. Соколовой и ул. Весенней в Волжском районе города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6 158,2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901,2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0817C8" w:rsidRDefault="007B5EE2" w:rsidP="00F347DE">
            <w:pPr>
              <w:jc w:val="right"/>
            </w:pPr>
            <w:r>
              <w:t>14,6</w:t>
            </w:r>
          </w:p>
        </w:tc>
      </w:tr>
      <w:tr w:rsidR="007B5EE2" w:rsidTr="0068253E">
        <w:trPr>
          <w:cantSplit/>
          <w:trHeight w:val="43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EE2" w:rsidRDefault="007B5EE2" w:rsidP="00711A65">
            <w:pPr>
              <w:jc w:val="center"/>
            </w:pPr>
            <w:r>
              <w:t>45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EE2" w:rsidRPr="00C6668D" w:rsidRDefault="007B5EE2" w:rsidP="00711A65">
            <w:pPr>
              <w:rPr>
                <w:rFonts w:cs="Times New Roman"/>
              </w:rPr>
            </w:pPr>
            <w:r w:rsidRPr="00C6668D">
              <w:rPr>
                <w:rFonts w:cs="Times New Roman"/>
              </w:rPr>
              <w:t>Организация наружного освещения по ул. 1-я Благодатная Кировского района города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0817C8" w:rsidRDefault="007B5EE2" w:rsidP="00F347DE">
            <w:pPr>
              <w:jc w:val="right"/>
            </w:pPr>
          </w:p>
        </w:tc>
      </w:tr>
      <w:tr w:rsidR="007B5EE2" w:rsidTr="003665F9">
        <w:trPr>
          <w:cantSplit/>
          <w:trHeight w:val="211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EE2" w:rsidRPr="000817C8" w:rsidRDefault="007B5EE2" w:rsidP="00711A65">
            <w:pPr>
              <w:jc w:val="center"/>
              <w:rPr>
                <w:highlight w:val="yellow"/>
              </w:rPr>
            </w:pPr>
            <w:r>
              <w:t>46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EE2" w:rsidRPr="00C6668D" w:rsidRDefault="007B5EE2" w:rsidP="00711A65">
            <w:pPr>
              <w:rPr>
                <w:rFonts w:cs="Times New Roman"/>
              </w:rPr>
            </w:pPr>
            <w:r w:rsidRPr="00C6668D">
              <w:rPr>
                <w:rFonts w:cs="Times New Roman"/>
              </w:rPr>
              <w:t>Организация наружного освещения по ул. Верхняя Рокотовская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1 320,0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0817C8" w:rsidRDefault="007B5EE2" w:rsidP="00F347DE">
            <w:pPr>
              <w:jc w:val="right"/>
            </w:pPr>
          </w:p>
        </w:tc>
      </w:tr>
      <w:tr w:rsidR="007B5EE2" w:rsidTr="003665F9">
        <w:trPr>
          <w:cantSplit/>
          <w:trHeight w:val="21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EE2" w:rsidRPr="000817C8" w:rsidRDefault="007B5EE2" w:rsidP="00711A65">
            <w:pPr>
              <w:jc w:val="center"/>
            </w:pPr>
            <w:r>
              <w:t>47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EE2" w:rsidRPr="00C6668D" w:rsidRDefault="007B5EE2" w:rsidP="00711A65">
            <w:pPr>
              <w:rPr>
                <w:rFonts w:cs="Times New Roman"/>
              </w:rPr>
            </w:pPr>
            <w:r w:rsidRPr="00C6668D">
              <w:rPr>
                <w:rFonts w:cs="Times New Roman"/>
              </w:rPr>
              <w:t>Организация наружного освещения по ул. Верхняя Стрелковка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220,0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0817C8" w:rsidRDefault="007B5EE2" w:rsidP="00F347DE">
            <w:pPr>
              <w:jc w:val="right"/>
            </w:pPr>
          </w:p>
        </w:tc>
      </w:tr>
      <w:tr w:rsidR="007B5EE2" w:rsidTr="0068253E">
        <w:trPr>
          <w:cantSplit/>
          <w:trHeight w:val="43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EE2" w:rsidRPr="000817C8" w:rsidRDefault="007B5EE2" w:rsidP="00711A65">
            <w:pPr>
              <w:jc w:val="center"/>
            </w:pPr>
            <w:r>
              <w:t>48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EE2" w:rsidRPr="00C6668D" w:rsidRDefault="007B5EE2" w:rsidP="00711A65">
            <w:pPr>
              <w:rPr>
                <w:rFonts w:cs="Times New Roman"/>
              </w:rPr>
            </w:pPr>
            <w:r w:rsidRPr="00C6668D">
              <w:rPr>
                <w:rFonts w:cs="Times New Roman"/>
              </w:rPr>
              <w:t>Организация наружного освещения по дороге от ул. Ново-Астраханского шоссе до Облпсихдиспансера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2 000,3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0817C8" w:rsidRDefault="007B5EE2" w:rsidP="00F347DE">
            <w:pPr>
              <w:jc w:val="right"/>
            </w:pPr>
          </w:p>
        </w:tc>
      </w:tr>
      <w:tr w:rsidR="007B5EE2" w:rsidTr="0068253E">
        <w:trPr>
          <w:cantSplit/>
          <w:trHeight w:val="43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EE2" w:rsidRPr="000817C8" w:rsidRDefault="007B5EE2" w:rsidP="00711A65">
            <w:pPr>
              <w:jc w:val="center"/>
            </w:pPr>
            <w:r>
              <w:t>49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EE2" w:rsidRPr="00C6668D" w:rsidRDefault="007B5EE2" w:rsidP="00711A65">
            <w:pPr>
              <w:rPr>
                <w:rFonts w:cs="Times New Roman"/>
              </w:rPr>
            </w:pPr>
            <w:r w:rsidRPr="00C6668D">
              <w:rPr>
                <w:rFonts w:cs="Times New Roman"/>
              </w:rPr>
              <w:t>Организация наружного освещения по ул. Огородная (на участке от д. 87Б по д. 89 в сторону ул. 7-я Нагорная)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3 070,0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0817C8" w:rsidRDefault="007B5EE2" w:rsidP="00F347DE">
            <w:pPr>
              <w:jc w:val="right"/>
            </w:pPr>
          </w:p>
        </w:tc>
      </w:tr>
      <w:tr w:rsidR="007B5EE2" w:rsidTr="003665F9">
        <w:trPr>
          <w:cantSplit/>
          <w:trHeight w:val="221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EE2" w:rsidRPr="000817C8" w:rsidRDefault="007B5EE2" w:rsidP="00711A65">
            <w:pPr>
              <w:jc w:val="center"/>
            </w:pPr>
            <w:r>
              <w:t>50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EE2" w:rsidRPr="00C6668D" w:rsidRDefault="007B5EE2" w:rsidP="00711A65">
            <w:pPr>
              <w:rPr>
                <w:rFonts w:cs="Times New Roman"/>
              </w:rPr>
            </w:pPr>
            <w:r w:rsidRPr="00C6668D">
              <w:rPr>
                <w:rFonts w:cs="Times New Roman"/>
              </w:rPr>
              <w:t>Организация наружного освещения по ул. 3-ий Сибирский проезд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950,0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0817C8" w:rsidRDefault="007B5EE2" w:rsidP="00F347DE">
            <w:pPr>
              <w:jc w:val="right"/>
            </w:pPr>
          </w:p>
        </w:tc>
      </w:tr>
      <w:tr w:rsidR="007B5EE2" w:rsidTr="0068253E">
        <w:trPr>
          <w:cantSplit/>
          <w:trHeight w:val="43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EE2" w:rsidRPr="000817C8" w:rsidRDefault="007B5EE2" w:rsidP="00711A65">
            <w:pPr>
              <w:jc w:val="center"/>
            </w:pPr>
            <w:r>
              <w:lastRenderedPageBreak/>
              <w:t>51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EE2" w:rsidRPr="00C6668D" w:rsidRDefault="007B5EE2" w:rsidP="00711A65">
            <w:pPr>
              <w:rPr>
                <w:rFonts w:cs="Times New Roman"/>
              </w:rPr>
            </w:pPr>
            <w:r w:rsidRPr="00C6668D">
              <w:rPr>
                <w:rFonts w:cs="Times New Roman"/>
              </w:rPr>
              <w:t>Организация наружного освещения по пешеходной дорожке от дома №58 по пр-ту 50 лет Октября к МАОУ «Гимназия № 31», проходящей вдоль домов № 60 по пр-ту 50 лет Октября, № 60/70А по ул. Луговой, № 62/70 по ул. Луговой, № 39А по ул. Мельничной,</w:t>
            </w:r>
            <w:r>
              <w:rPr>
                <w:rFonts w:cs="Times New Roman"/>
              </w:rPr>
              <w:t xml:space="preserve"> </w:t>
            </w:r>
            <w:r w:rsidRPr="00C6668D">
              <w:rPr>
                <w:rFonts w:cs="Times New Roman"/>
              </w:rPr>
              <w:t xml:space="preserve"> № 14А по ул. Мельничной, №14 по ул. Мельничной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2 843,6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0817C8" w:rsidRDefault="007B5EE2" w:rsidP="00F347DE">
            <w:pPr>
              <w:jc w:val="right"/>
            </w:pPr>
          </w:p>
        </w:tc>
      </w:tr>
      <w:tr w:rsidR="007B5EE2" w:rsidTr="003665F9">
        <w:trPr>
          <w:cantSplit/>
          <w:trHeight w:val="297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EE2" w:rsidRPr="000817C8" w:rsidRDefault="007B5EE2" w:rsidP="00711A65">
            <w:pPr>
              <w:jc w:val="center"/>
            </w:pPr>
            <w:r>
              <w:t>52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EE2" w:rsidRPr="00C6668D" w:rsidRDefault="007B5EE2" w:rsidP="00711A65">
            <w:pPr>
              <w:rPr>
                <w:rFonts w:cs="Times New Roman"/>
              </w:rPr>
            </w:pPr>
            <w:r w:rsidRPr="00C6668D">
              <w:rPr>
                <w:rFonts w:cs="Times New Roman"/>
              </w:rPr>
              <w:t>Организация наружного освещения в п. Жасминный, ул. Майская от д. 15А до д. 31А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371,0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0817C8" w:rsidRDefault="007B5EE2" w:rsidP="00F347DE">
            <w:pPr>
              <w:jc w:val="right"/>
            </w:pPr>
          </w:p>
        </w:tc>
      </w:tr>
      <w:tr w:rsidR="007B5EE2" w:rsidTr="003665F9">
        <w:trPr>
          <w:cantSplit/>
          <w:trHeight w:val="287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EE2" w:rsidRPr="000817C8" w:rsidRDefault="007B5EE2" w:rsidP="00711A65">
            <w:pPr>
              <w:jc w:val="center"/>
            </w:pPr>
            <w:r>
              <w:t>53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EE2" w:rsidRPr="00C6668D" w:rsidRDefault="007B5EE2" w:rsidP="00711A65">
            <w:pPr>
              <w:rPr>
                <w:rFonts w:cs="Times New Roman"/>
              </w:rPr>
            </w:pPr>
            <w:r w:rsidRPr="00C6668D">
              <w:rPr>
                <w:rFonts w:cs="Times New Roman"/>
              </w:rPr>
              <w:t>Организация наружного освещения в п. Жасминный, ул. Строителей от д. 24А до д. 36А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371,0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0817C8" w:rsidRDefault="007B5EE2" w:rsidP="00F347DE">
            <w:pPr>
              <w:jc w:val="right"/>
            </w:pPr>
          </w:p>
        </w:tc>
      </w:tr>
      <w:tr w:rsidR="007B5EE2" w:rsidTr="0068253E">
        <w:trPr>
          <w:cantSplit/>
          <w:trHeight w:val="43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EE2" w:rsidRPr="000817C8" w:rsidRDefault="007B5EE2" w:rsidP="00711A65">
            <w:pPr>
              <w:jc w:val="center"/>
            </w:pPr>
            <w:r>
              <w:t>54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EE2" w:rsidRPr="00C6668D" w:rsidRDefault="007B5EE2" w:rsidP="00711A65">
            <w:pPr>
              <w:rPr>
                <w:rFonts w:cs="Times New Roman"/>
              </w:rPr>
            </w:pPr>
            <w:r w:rsidRPr="00C6668D">
              <w:rPr>
                <w:rFonts w:cs="Times New Roman"/>
              </w:rPr>
              <w:t xml:space="preserve">Организация наружного освещения в п. Жасминный, Ивановские проезды (1-й Ивановский проезд, 2-ой Ивановский проезд, 3-й Ивановский проезд, Ивановский проезд)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3 006,5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0817C8" w:rsidRDefault="007B5EE2" w:rsidP="00F347DE">
            <w:pPr>
              <w:jc w:val="right"/>
            </w:pPr>
          </w:p>
        </w:tc>
      </w:tr>
      <w:tr w:rsidR="007B5EE2" w:rsidTr="0068253E">
        <w:trPr>
          <w:cantSplit/>
          <w:trHeight w:val="43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EE2" w:rsidRPr="000817C8" w:rsidRDefault="007B5EE2" w:rsidP="00711A65">
            <w:pPr>
              <w:jc w:val="center"/>
            </w:pPr>
            <w:r>
              <w:t>55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EE2" w:rsidRPr="00C6668D" w:rsidRDefault="007B5EE2" w:rsidP="00A75F69">
            <w:pPr>
              <w:rPr>
                <w:rFonts w:cs="Times New Roman"/>
              </w:rPr>
            </w:pPr>
            <w:r w:rsidRPr="00C6668D">
              <w:rPr>
                <w:rFonts w:cs="Times New Roman"/>
              </w:rPr>
              <w:t xml:space="preserve">Организация наружного освещения по ул. 2-ой Свинцовый проезд (от ул. Рабочая до </w:t>
            </w:r>
            <w:r>
              <w:rPr>
                <w:rFonts w:cs="Times New Roman"/>
              </w:rPr>
              <w:t xml:space="preserve">            </w:t>
            </w:r>
            <w:r w:rsidRPr="00C6668D">
              <w:rPr>
                <w:rFonts w:cs="Times New Roman"/>
              </w:rPr>
              <w:t>ул.</w:t>
            </w:r>
            <w:r>
              <w:rPr>
                <w:rFonts w:cs="Times New Roman"/>
              </w:rPr>
              <w:t xml:space="preserve"> </w:t>
            </w:r>
            <w:r w:rsidRPr="00C6668D">
              <w:rPr>
                <w:rFonts w:cs="Times New Roman"/>
              </w:rPr>
              <w:t>3-ий Рабочий проезд)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421,7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0817C8" w:rsidRDefault="007B5EE2" w:rsidP="00F347DE">
            <w:pPr>
              <w:jc w:val="right"/>
            </w:pPr>
          </w:p>
        </w:tc>
      </w:tr>
      <w:tr w:rsidR="007B5EE2" w:rsidTr="0068253E">
        <w:trPr>
          <w:cantSplit/>
          <w:trHeight w:val="43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EE2" w:rsidRPr="000817C8" w:rsidRDefault="007B5EE2" w:rsidP="00711A65">
            <w:pPr>
              <w:jc w:val="center"/>
            </w:pPr>
            <w:r>
              <w:t>56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EE2" w:rsidRPr="00C6668D" w:rsidRDefault="007B5EE2" w:rsidP="00711A65">
            <w:pPr>
              <w:rPr>
                <w:rFonts w:cs="Times New Roman"/>
              </w:rPr>
            </w:pPr>
            <w:r w:rsidRPr="00C6668D">
              <w:rPr>
                <w:rFonts w:cs="Times New Roman"/>
              </w:rPr>
              <w:t>Организация наружного освещения по ул. Рабочая (от ул. Большая Садовая до ул. Свинцовая)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  <w:r w:rsidRPr="00C6668D">
              <w:rPr>
                <w:rFonts w:eastAsia="Times New Roman" w:cs="Times New Roman"/>
              </w:rPr>
              <w:t>425,9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C6668D" w:rsidRDefault="007B5EE2" w:rsidP="00711A65">
            <w:pPr>
              <w:jc w:val="right"/>
              <w:rPr>
                <w:rFonts w:eastAsia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2" w:rsidRPr="000817C8" w:rsidRDefault="007B5EE2" w:rsidP="00F347DE">
            <w:pPr>
              <w:jc w:val="right"/>
            </w:pPr>
          </w:p>
        </w:tc>
      </w:tr>
      <w:tr w:rsidR="000817C8" w:rsidRPr="00532E0C" w:rsidTr="003A7E9E">
        <w:trPr>
          <w:cantSplit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7C8" w:rsidRPr="000817C8" w:rsidRDefault="000817C8" w:rsidP="00F543D5">
            <w:pPr>
              <w:jc w:val="center"/>
            </w:pPr>
            <w:r w:rsidRPr="000817C8">
              <w:rPr>
                <w:b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17C8" w:rsidRPr="000817C8" w:rsidRDefault="003665F9" w:rsidP="00F543D5">
            <w:pPr>
              <w:jc w:val="right"/>
              <w:rPr>
                <w:b/>
              </w:rPr>
            </w:pPr>
            <w:r w:rsidRPr="003665F9">
              <w:rPr>
                <w:b/>
                <w:color w:val="000000" w:themeColor="text1"/>
              </w:rPr>
              <w:t>79</w:t>
            </w:r>
            <w:r>
              <w:rPr>
                <w:b/>
                <w:color w:val="000000" w:themeColor="text1"/>
              </w:rPr>
              <w:t xml:space="preserve"> </w:t>
            </w:r>
            <w:r w:rsidRPr="003665F9">
              <w:rPr>
                <w:b/>
                <w:color w:val="000000" w:themeColor="text1"/>
              </w:rPr>
              <w:t>640,7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17C8" w:rsidRPr="000817C8" w:rsidRDefault="003665F9" w:rsidP="00F543D5">
            <w:pPr>
              <w:jc w:val="right"/>
              <w:rPr>
                <w:b/>
              </w:rPr>
            </w:pPr>
            <w:r w:rsidRPr="003665F9">
              <w:rPr>
                <w:b/>
              </w:rPr>
              <w:t>19</w:t>
            </w:r>
            <w:r>
              <w:rPr>
                <w:b/>
              </w:rPr>
              <w:t xml:space="preserve"> </w:t>
            </w:r>
            <w:r w:rsidRPr="003665F9">
              <w:rPr>
                <w:b/>
              </w:rPr>
              <w:t>394,4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3665F9" w:rsidP="00FA68C1">
            <w:pPr>
              <w:jc w:val="right"/>
              <w:rPr>
                <w:b/>
              </w:rPr>
            </w:pPr>
            <w:r>
              <w:rPr>
                <w:b/>
              </w:rPr>
              <w:t>24,4</w:t>
            </w:r>
          </w:p>
        </w:tc>
      </w:tr>
      <w:tr w:rsidR="000817C8" w:rsidRPr="00532E0C" w:rsidTr="00E475BB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7C8" w:rsidRDefault="007062ED" w:rsidP="007B5EE2">
            <w:pPr>
              <w:jc w:val="center"/>
            </w:pPr>
            <w:r>
              <w:t>5</w:t>
            </w:r>
            <w:r w:rsidR="007B5EE2">
              <w:t>7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7C8" w:rsidRPr="000817C8" w:rsidRDefault="003665F9" w:rsidP="00CB6426">
            <w:pPr>
              <w:rPr>
                <w:color w:val="000000"/>
              </w:rPr>
            </w:pPr>
            <w:r w:rsidRPr="003665F9">
              <w:rPr>
                <w:color w:val="000000"/>
              </w:rPr>
              <w:t xml:space="preserve">Ледовая арена и бассейн в школе р.п. Соколовый муниципального образования </w:t>
            </w:r>
            <w:r w:rsidR="00A75F69">
              <w:rPr>
                <w:color w:val="000000"/>
              </w:rPr>
              <w:t xml:space="preserve">                </w:t>
            </w:r>
            <w:r w:rsidRPr="003665F9">
              <w:rPr>
                <w:color w:val="000000"/>
              </w:rPr>
              <w:t>«Город Саратов» (I этап - строительство ледовой арены)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F543D5">
            <w:pPr>
              <w:jc w:val="right"/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30 372,8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3665F9" w:rsidP="00F543D5">
            <w:pPr>
              <w:jc w:val="right"/>
            </w:pPr>
            <w:r w:rsidRPr="003665F9">
              <w:t>18</w:t>
            </w:r>
            <w:r>
              <w:t xml:space="preserve"> </w:t>
            </w:r>
            <w:r w:rsidRPr="003665F9">
              <w:t>863,4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3665F9" w:rsidP="00FA68C1">
            <w:pPr>
              <w:jc w:val="right"/>
            </w:pPr>
            <w:r>
              <w:t>62,1</w:t>
            </w:r>
          </w:p>
        </w:tc>
      </w:tr>
      <w:tr w:rsidR="000817C8" w:rsidRPr="00532E0C" w:rsidTr="00E475BB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7C8" w:rsidRDefault="007062ED" w:rsidP="007B5EE2">
            <w:pPr>
              <w:jc w:val="center"/>
            </w:pPr>
            <w:r>
              <w:t>5</w:t>
            </w:r>
            <w:r w:rsidR="007B5EE2">
              <w:t>8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7C8" w:rsidRPr="000817C8" w:rsidRDefault="000817C8" w:rsidP="00CB6426">
            <w:pPr>
              <w:rPr>
                <w:color w:val="000000"/>
              </w:rPr>
            </w:pPr>
            <w:r w:rsidRPr="000817C8">
              <w:rPr>
                <w:color w:val="000000"/>
              </w:rPr>
              <w:t>Реконструкция системы теплоснабжения р.п. Соколовый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F543D5">
            <w:pPr>
              <w:jc w:val="right"/>
              <w:rPr>
                <w:color w:val="000000" w:themeColor="text1"/>
              </w:rPr>
            </w:pPr>
            <w:r w:rsidRPr="000817C8">
              <w:t>6 687,8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F543D5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F543D5">
            <w:pPr>
              <w:jc w:val="right"/>
            </w:pPr>
          </w:p>
        </w:tc>
      </w:tr>
      <w:tr w:rsidR="000817C8" w:rsidRPr="00532E0C" w:rsidTr="00E475BB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7C8" w:rsidRDefault="007B5EE2" w:rsidP="00AE4B3B">
            <w:pPr>
              <w:jc w:val="center"/>
            </w:pPr>
            <w:r>
              <w:t>59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7C8" w:rsidRPr="000817C8" w:rsidRDefault="000817C8" w:rsidP="00CB6426">
            <w:pPr>
              <w:rPr>
                <w:color w:val="000000"/>
              </w:rPr>
            </w:pPr>
            <w:r w:rsidRPr="000817C8">
              <w:rPr>
                <w:color w:val="000000"/>
              </w:rPr>
              <w:t>Бассейн в школе р.п. Соколовый г. Саратов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3665F9" w:rsidP="00F543D5">
            <w:pPr>
              <w:jc w:val="right"/>
              <w:rPr>
                <w:color w:val="000000" w:themeColor="text1"/>
              </w:rPr>
            </w:pPr>
            <w:r w:rsidRPr="003665F9">
              <w:rPr>
                <w:color w:val="000000" w:themeColor="text1"/>
              </w:rPr>
              <w:t>42</w:t>
            </w:r>
            <w:r>
              <w:rPr>
                <w:color w:val="000000" w:themeColor="text1"/>
              </w:rPr>
              <w:t xml:space="preserve"> </w:t>
            </w:r>
            <w:r w:rsidRPr="003665F9">
              <w:rPr>
                <w:color w:val="000000" w:themeColor="text1"/>
              </w:rPr>
              <w:t>500</w:t>
            </w:r>
            <w:r w:rsidR="000817C8" w:rsidRPr="000817C8">
              <w:rPr>
                <w:color w:val="000000" w:themeColor="text1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3665F9" w:rsidP="00F543D5">
            <w:pPr>
              <w:jc w:val="right"/>
            </w:pPr>
            <w:r w:rsidRPr="003665F9">
              <w:t>511</w:t>
            </w:r>
            <w: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3665F9" w:rsidP="00F543D5">
            <w:pPr>
              <w:jc w:val="right"/>
            </w:pPr>
            <w:r>
              <w:t>1,2</w:t>
            </w:r>
          </w:p>
        </w:tc>
      </w:tr>
      <w:tr w:rsidR="000817C8" w:rsidRPr="00532E0C" w:rsidTr="00E475BB">
        <w:trPr>
          <w:cantSplit/>
          <w:trHeight w:val="29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7C8" w:rsidRDefault="007B5EE2" w:rsidP="00AE4B3B">
            <w:pPr>
              <w:jc w:val="center"/>
            </w:pPr>
            <w:r>
              <w:t>60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7C8" w:rsidRPr="000817C8" w:rsidRDefault="003665F9" w:rsidP="00CB6426">
            <w:pPr>
              <w:rPr>
                <w:color w:val="000000"/>
              </w:rPr>
            </w:pPr>
            <w:r w:rsidRPr="003665F9">
              <w:rPr>
                <w:color w:val="000000"/>
              </w:rPr>
              <w:t>Подключение (технологическое присоединение) газоиспользующего оборудования и объекта капитального строительства нежилое здание, 410540, Саратовская обл, Саратовский р-н, Усть-Курдюм с., Комсомольская ул. к сети газораспределения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F543D5">
            <w:pPr>
              <w:jc w:val="right"/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3665F9" w:rsidP="00F543D5">
            <w:pPr>
              <w:jc w:val="right"/>
            </w:pPr>
            <w: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3665F9" w:rsidP="00F543D5">
            <w:pPr>
              <w:jc w:val="right"/>
            </w:pPr>
            <w:r>
              <w:t>25,0</w:t>
            </w:r>
          </w:p>
        </w:tc>
      </w:tr>
      <w:tr w:rsidR="000817C8" w:rsidTr="003A7E9E">
        <w:trPr>
          <w:cantSplit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7C8" w:rsidRPr="000817C8" w:rsidRDefault="000817C8" w:rsidP="00F543D5">
            <w:pPr>
              <w:jc w:val="center"/>
              <w:rPr>
                <w:b/>
                <w:i/>
              </w:rPr>
            </w:pPr>
            <w:r w:rsidRPr="000817C8">
              <w:rPr>
                <w:b/>
                <w:i/>
              </w:rPr>
              <w:t>Всего по разделу: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17C8" w:rsidRPr="000817C8" w:rsidRDefault="005D566A" w:rsidP="00F543D5">
            <w:pPr>
              <w:jc w:val="right"/>
              <w:rPr>
                <w:b/>
                <w:i/>
              </w:rPr>
            </w:pPr>
            <w:r w:rsidRPr="005D566A">
              <w:rPr>
                <w:b/>
                <w:i/>
              </w:rPr>
              <w:t>6</w:t>
            </w:r>
            <w:r>
              <w:rPr>
                <w:b/>
                <w:i/>
              </w:rPr>
              <w:t xml:space="preserve"> </w:t>
            </w:r>
            <w:r w:rsidRPr="005D566A">
              <w:rPr>
                <w:b/>
                <w:i/>
              </w:rPr>
              <w:t>852</w:t>
            </w:r>
            <w:r>
              <w:rPr>
                <w:b/>
                <w:i/>
              </w:rPr>
              <w:t xml:space="preserve"> </w:t>
            </w:r>
            <w:r w:rsidRPr="005D566A">
              <w:rPr>
                <w:b/>
                <w:i/>
              </w:rPr>
              <w:t>876,1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17C8" w:rsidRPr="000817C8" w:rsidRDefault="005D566A" w:rsidP="00A507A7">
            <w:pPr>
              <w:jc w:val="right"/>
              <w:rPr>
                <w:b/>
                <w:i/>
              </w:rPr>
            </w:pPr>
            <w:r w:rsidRPr="005D566A">
              <w:rPr>
                <w:b/>
                <w:i/>
              </w:rPr>
              <w:t>1</w:t>
            </w:r>
            <w:r>
              <w:rPr>
                <w:b/>
                <w:i/>
              </w:rPr>
              <w:t xml:space="preserve"> </w:t>
            </w:r>
            <w:r w:rsidRPr="005D566A">
              <w:rPr>
                <w:b/>
                <w:i/>
              </w:rPr>
              <w:t>432</w:t>
            </w:r>
            <w:r>
              <w:rPr>
                <w:b/>
                <w:i/>
              </w:rPr>
              <w:t xml:space="preserve"> </w:t>
            </w:r>
            <w:r w:rsidRPr="005D566A">
              <w:rPr>
                <w:b/>
                <w:i/>
              </w:rPr>
              <w:t>955,8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A75F69" w:rsidP="001F53C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20,9</w:t>
            </w:r>
          </w:p>
        </w:tc>
      </w:tr>
      <w:tr w:rsidR="000817C8" w:rsidTr="0068253E">
        <w:trPr>
          <w:cantSplit/>
          <w:trHeight w:val="208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7C8" w:rsidRPr="000817C8" w:rsidRDefault="000817C8" w:rsidP="00F543D5">
            <w:pPr>
              <w:jc w:val="center"/>
              <w:rPr>
                <w:b/>
              </w:rPr>
            </w:pPr>
            <w:r w:rsidRPr="000817C8">
              <w:rPr>
                <w:b/>
              </w:rPr>
              <w:t>КОМИТЕТ ПО УПРАВЛЕНИЮ ИМУЩЕСТВОМ ГОРОДА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F543D5">
            <w:pPr>
              <w:jc w:val="right"/>
              <w:rPr>
                <w:b/>
              </w:rPr>
            </w:pPr>
            <w:r w:rsidRPr="000817C8">
              <w:rPr>
                <w:b/>
                <w:color w:val="000000"/>
              </w:rPr>
              <w:t>45 000,0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17C8" w:rsidRPr="000817C8" w:rsidRDefault="003665F9" w:rsidP="00F543D5">
            <w:pPr>
              <w:jc w:val="right"/>
              <w:rPr>
                <w:b/>
              </w:rPr>
            </w:pPr>
            <w:r w:rsidRPr="003665F9">
              <w:rPr>
                <w:b/>
              </w:rPr>
              <w:t>8</w:t>
            </w:r>
            <w:r>
              <w:rPr>
                <w:b/>
              </w:rPr>
              <w:t> </w:t>
            </w:r>
            <w:r w:rsidRPr="003665F9">
              <w:rPr>
                <w:b/>
              </w:rPr>
              <w:t>633</w:t>
            </w:r>
            <w:r>
              <w:rPr>
                <w:b/>
              </w:rPr>
              <w:t>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3665F9" w:rsidP="00046C6E">
            <w:pPr>
              <w:jc w:val="right"/>
              <w:rPr>
                <w:b/>
              </w:rPr>
            </w:pPr>
            <w:r>
              <w:rPr>
                <w:b/>
              </w:rPr>
              <w:t>19,2</w:t>
            </w:r>
          </w:p>
        </w:tc>
      </w:tr>
      <w:tr w:rsidR="000817C8" w:rsidTr="009C3692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7C8" w:rsidRPr="0096058D" w:rsidRDefault="000817C8" w:rsidP="00F543D5">
            <w:pPr>
              <w:jc w:val="center"/>
            </w:pPr>
            <w:r w:rsidRPr="0096058D">
              <w:t>1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7C8" w:rsidRPr="000817C8" w:rsidRDefault="000817C8" w:rsidP="00CB6426">
            <w:pPr>
              <w:rPr>
                <w:color w:val="000000"/>
              </w:rPr>
            </w:pPr>
            <w:r w:rsidRPr="000817C8">
              <w:rPr>
                <w:color w:val="000000"/>
              </w:rPr>
              <w:t>Приобретение жилых помещений для исполнения решений судов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CB6426">
            <w:pPr>
              <w:jc w:val="right"/>
              <w:rPr>
                <w:color w:val="000000"/>
              </w:rPr>
            </w:pPr>
            <w:r w:rsidRPr="000817C8">
              <w:rPr>
                <w:color w:val="000000"/>
              </w:rPr>
              <w:t>45 000,0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3665F9" w:rsidP="000A3178">
            <w:pPr>
              <w:jc w:val="right"/>
            </w:pPr>
            <w:r w:rsidRPr="003665F9">
              <w:t>8</w:t>
            </w:r>
            <w:r>
              <w:t> </w:t>
            </w:r>
            <w:r w:rsidRPr="003665F9">
              <w:t>633</w:t>
            </w:r>
            <w: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3665F9" w:rsidP="00F543D5">
            <w:pPr>
              <w:jc w:val="right"/>
            </w:pPr>
            <w:r>
              <w:t>19,2</w:t>
            </w:r>
          </w:p>
        </w:tc>
      </w:tr>
      <w:tr w:rsidR="003665F9" w:rsidTr="003A7E9E">
        <w:trPr>
          <w:cantSplit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5F9" w:rsidRPr="000817C8" w:rsidRDefault="003665F9" w:rsidP="00F543D5">
            <w:pPr>
              <w:jc w:val="center"/>
              <w:rPr>
                <w:b/>
              </w:rPr>
            </w:pPr>
            <w:r w:rsidRPr="000817C8">
              <w:rPr>
                <w:b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5F9" w:rsidRPr="000817C8" w:rsidRDefault="003665F9" w:rsidP="00CB6426">
            <w:pPr>
              <w:jc w:val="right"/>
              <w:rPr>
                <w:b/>
                <w:color w:val="000000" w:themeColor="text1"/>
              </w:rPr>
            </w:pPr>
            <w:r w:rsidRPr="003665F9">
              <w:rPr>
                <w:b/>
                <w:color w:val="000000" w:themeColor="text1"/>
              </w:rPr>
              <w:t>27</w:t>
            </w:r>
            <w:r>
              <w:rPr>
                <w:b/>
                <w:color w:val="000000" w:themeColor="text1"/>
              </w:rPr>
              <w:t xml:space="preserve"> </w:t>
            </w:r>
            <w:r w:rsidRPr="003665F9">
              <w:rPr>
                <w:b/>
                <w:color w:val="000000" w:themeColor="text1"/>
              </w:rPr>
              <w:t>938,9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5F9" w:rsidRPr="000817C8" w:rsidRDefault="003665F9" w:rsidP="00711A65">
            <w:pPr>
              <w:jc w:val="right"/>
              <w:rPr>
                <w:b/>
                <w:color w:val="000000" w:themeColor="text1"/>
              </w:rPr>
            </w:pPr>
            <w:r w:rsidRPr="003665F9">
              <w:rPr>
                <w:b/>
                <w:color w:val="000000" w:themeColor="text1"/>
              </w:rPr>
              <w:t>27</w:t>
            </w:r>
            <w:r>
              <w:rPr>
                <w:b/>
                <w:color w:val="000000" w:themeColor="text1"/>
              </w:rPr>
              <w:t xml:space="preserve"> </w:t>
            </w:r>
            <w:r w:rsidRPr="003665F9">
              <w:rPr>
                <w:b/>
                <w:color w:val="000000" w:themeColor="text1"/>
              </w:rPr>
              <w:t>938,9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5F9" w:rsidRPr="000817C8" w:rsidRDefault="005D566A" w:rsidP="00CB6426">
            <w:pPr>
              <w:jc w:val="right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  <w:tr w:rsidR="003665F9" w:rsidTr="00FE240D">
        <w:trPr>
          <w:cantSplit/>
          <w:trHeight w:val="54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5F9" w:rsidRPr="0096058D" w:rsidRDefault="003665F9" w:rsidP="00F543D5">
            <w:pPr>
              <w:jc w:val="center"/>
            </w:pPr>
            <w:r>
              <w:t>2</w:t>
            </w:r>
          </w:p>
        </w:tc>
        <w:tc>
          <w:tcPr>
            <w:tcW w:w="9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5F9" w:rsidRPr="000817C8" w:rsidRDefault="003665F9" w:rsidP="00F543D5">
            <w:pPr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5F9" w:rsidRPr="000817C8" w:rsidRDefault="003665F9" w:rsidP="00711A65">
            <w:pPr>
              <w:jc w:val="right"/>
              <w:rPr>
                <w:color w:val="000000" w:themeColor="text1"/>
              </w:rPr>
            </w:pPr>
            <w:r w:rsidRPr="003665F9">
              <w:rPr>
                <w:color w:val="000000" w:themeColor="text1"/>
              </w:rPr>
              <w:t>27</w:t>
            </w:r>
            <w:r>
              <w:rPr>
                <w:color w:val="000000" w:themeColor="text1"/>
              </w:rPr>
              <w:t xml:space="preserve"> </w:t>
            </w:r>
            <w:r w:rsidRPr="003665F9">
              <w:rPr>
                <w:color w:val="000000" w:themeColor="text1"/>
              </w:rPr>
              <w:t>938,9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5F9" w:rsidRPr="000817C8" w:rsidRDefault="003665F9" w:rsidP="00F543D5">
            <w:pPr>
              <w:jc w:val="right"/>
            </w:pPr>
            <w:r w:rsidRPr="000817C8">
              <w:t>27 938,8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5F9" w:rsidRPr="000817C8" w:rsidRDefault="005D566A" w:rsidP="00F543D5">
            <w:pPr>
              <w:jc w:val="right"/>
            </w:pPr>
            <w:r>
              <w:t>100,0</w:t>
            </w:r>
          </w:p>
        </w:tc>
      </w:tr>
      <w:tr w:rsidR="000817C8" w:rsidTr="003A7E9E">
        <w:trPr>
          <w:cantSplit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7C8" w:rsidRPr="000817C8" w:rsidRDefault="000817C8" w:rsidP="00F543D5">
            <w:pPr>
              <w:jc w:val="center"/>
              <w:rPr>
                <w:b/>
                <w:i/>
              </w:rPr>
            </w:pPr>
            <w:r w:rsidRPr="000817C8">
              <w:rPr>
                <w:b/>
                <w:i/>
              </w:rPr>
              <w:t>Всего по разделу: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17C8" w:rsidRPr="000817C8" w:rsidRDefault="005D566A" w:rsidP="00F543D5">
            <w:pPr>
              <w:jc w:val="right"/>
              <w:rPr>
                <w:b/>
                <w:i/>
              </w:rPr>
            </w:pPr>
            <w:r w:rsidRPr="005D566A">
              <w:rPr>
                <w:b/>
                <w:i/>
              </w:rPr>
              <w:t>72</w:t>
            </w:r>
            <w:r>
              <w:rPr>
                <w:b/>
                <w:i/>
              </w:rPr>
              <w:t xml:space="preserve"> </w:t>
            </w:r>
            <w:r w:rsidRPr="005D566A">
              <w:rPr>
                <w:b/>
                <w:i/>
              </w:rPr>
              <w:t>938,9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17C8" w:rsidRPr="000817C8" w:rsidRDefault="005D566A" w:rsidP="00F543D5">
            <w:pPr>
              <w:jc w:val="right"/>
              <w:rPr>
                <w:b/>
                <w:i/>
              </w:rPr>
            </w:pPr>
            <w:r w:rsidRPr="005D566A">
              <w:rPr>
                <w:b/>
                <w:i/>
              </w:rPr>
              <w:t>36</w:t>
            </w:r>
            <w:r>
              <w:rPr>
                <w:b/>
                <w:i/>
              </w:rPr>
              <w:t xml:space="preserve"> </w:t>
            </w:r>
            <w:r w:rsidRPr="005D566A">
              <w:rPr>
                <w:b/>
                <w:i/>
              </w:rPr>
              <w:t>571,9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5D566A" w:rsidP="001F53C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50,1</w:t>
            </w:r>
          </w:p>
        </w:tc>
      </w:tr>
      <w:tr w:rsidR="000817C8" w:rsidTr="003A7E9E">
        <w:trPr>
          <w:cantSplit/>
        </w:trPr>
        <w:tc>
          <w:tcPr>
            <w:tcW w:w="10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7C8" w:rsidRPr="000817C8" w:rsidRDefault="000817C8" w:rsidP="00F543D5">
            <w:pPr>
              <w:jc w:val="center"/>
              <w:rPr>
                <w:b/>
              </w:rPr>
            </w:pPr>
            <w:r w:rsidRPr="000817C8">
              <w:rPr>
                <w:b/>
              </w:rPr>
              <w:t>Итого по Перечню: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5D566A" w:rsidP="00F543D5">
            <w:pPr>
              <w:jc w:val="right"/>
              <w:rPr>
                <w:b/>
                <w:bCs/>
              </w:rPr>
            </w:pPr>
            <w:r w:rsidRPr="005D566A">
              <w:rPr>
                <w:b/>
                <w:bCs/>
              </w:rPr>
              <w:t>6</w:t>
            </w:r>
            <w:r>
              <w:rPr>
                <w:b/>
                <w:bCs/>
              </w:rPr>
              <w:t> </w:t>
            </w:r>
            <w:r w:rsidRPr="005D566A">
              <w:rPr>
                <w:b/>
                <w:bCs/>
              </w:rPr>
              <w:t>925</w:t>
            </w:r>
            <w:r>
              <w:rPr>
                <w:b/>
                <w:bCs/>
              </w:rPr>
              <w:t> </w:t>
            </w:r>
            <w:r w:rsidRPr="005D566A">
              <w:rPr>
                <w:b/>
                <w:bCs/>
              </w:rPr>
              <w:t>815</w:t>
            </w:r>
            <w:r>
              <w:rPr>
                <w:b/>
                <w:bCs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5D566A" w:rsidP="00A507A7">
            <w:pPr>
              <w:jc w:val="right"/>
              <w:rPr>
                <w:b/>
                <w:bCs/>
              </w:rPr>
            </w:pPr>
            <w:r w:rsidRPr="005D566A">
              <w:rPr>
                <w:b/>
                <w:bCs/>
              </w:rPr>
              <w:t>1</w:t>
            </w:r>
            <w:r>
              <w:rPr>
                <w:b/>
                <w:bCs/>
              </w:rPr>
              <w:t> </w:t>
            </w:r>
            <w:r w:rsidRPr="005D566A">
              <w:rPr>
                <w:b/>
                <w:bCs/>
              </w:rPr>
              <w:t>469</w:t>
            </w:r>
            <w:r>
              <w:rPr>
                <w:b/>
                <w:bCs/>
              </w:rPr>
              <w:t xml:space="preserve"> </w:t>
            </w:r>
            <w:r w:rsidRPr="005D566A">
              <w:rPr>
                <w:b/>
                <w:bCs/>
              </w:rPr>
              <w:t>527,7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5D566A" w:rsidP="001F53C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21,2</w:t>
            </w:r>
          </w:p>
        </w:tc>
      </w:tr>
    </w:tbl>
    <w:p w:rsidR="0077110C" w:rsidRDefault="0077110C" w:rsidP="0077110C"/>
    <w:p w:rsidR="0077110C" w:rsidRPr="002D2FB9" w:rsidRDefault="0077110C" w:rsidP="0077110C">
      <w:r w:rsidRPr="002D2FB9">
        <w:t xml:space="preserve">Председатель комитета по финансам администрации </w:t>
      </w:r>
    </w:p>
    <w:p w:rsidR="00E2598B" w:rsidRPr="002D2FB9" w:rsidRDefault="0077110C" w:rsidP="0077110C">
      <w:r w:rsidRPr="002D2FB9">
        <w:t>муниципального образования «Город Саратов»                                                                                                                                      А.С. Струков</w:t>
      </w:r>
    </w:p>
    <w:sectPr w:rsidR="00E2598B" w:rsidRPr="002D2FB9" w:rsidSect="0077110C">
      <w:headerReference w:type="even" r:id="rId8"/>
      <w:headerReference w:type="default" r:id="rId9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557D" w:rsidRDefault="00E6557D" w:rsidP="00EB15A1">
      <w:r>
        <w:separator/>
      </w:r>
    </w:p>
  </w:endnote>
  <w:endnote w:type="continuationSeparator" w:id="1">
    <w:p w:rsidR="00E6557D" w:rsidRDefault="00E6557D" w:rsidP="00EB15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557D" w:rsidRDefault="00E6557D" w:rsidP="00EB15A1">
      <w:r>
        <w:separator/>
      </w:r>
    </w:p>
  </w:footnote>
  <w:footnote w:type="continuationSeparator" w:id="1">
    <w:p w:rsidR="00E6557D" w:rsidRDefault="00E6557D" w:rsidP="00EB15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3D5" w:rsidRDefault="00900E9B" w:rsidP="00F543D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543D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543D5" w:rsidRDefault="00F543D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3D5" w:rsidRDefault="00900E9B" w:rsidP="00F543D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543D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93591">
      <w:rPr>
        <w:rStyle w:val="a7"/>
        <w:noProof/>
      </w:rPr>
      <w:t>4</w:t>
    </w:r>
    <w:r>
      <w:rPr>
        <w:rStyle w:val="a7"/>
      </w:rPr>
      <w:fldChar w:fldCharType="end"/>
    </w:r>
  </w:p>
  <w:p w:rsidR="00F543D5" w:rsidRDefault="00F543D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EB15A1"/>
    <w:rsid w:val="00001C24"/>
    <w:rsid w:val="00002942"/>
    <w:rsid w:val="000316EA"/>
    <w:rsid w:val="00046C6E"/>
    <w:rsid w:val="00076946"/>
    <w:rsid w:val="000817C8"/>
    <w:rsid w:val="0008464E"/>
    <w:rsid w:val="000A3178"/>
    <w:rsid w:val="000B4761"/>
    <w:rsid w:val="000C0AAF"/>
    <w:rsid w:val="000C2718"/>
    <w:rsid w:val="000C44C1"/>
    <w:rsid w:val="00106656"/>
    <w:rsid w:val="00113DB2"/>
    <w:rsid w:val="001359C2"/>
    <w:rsid w:val="001467A0"/>
    <w:rsid w:val="00172B72"/>
    <w:rsid w:val="0018429A"/>
    <w:rsid w:val="001A2560"/>
    <w:rsid w:val="001C2C12"/>
    <w:rsid w:val="001F19A8"/>
    <w:rsid w:val="001F53C7"/>
    <w:rsid w:val="00205033"/>
    <w:rsid w:val="00232A85"/>
    <w:rsid w:val="002418D4"/>
    <w:rsid w:val="00253B49"/>
    <w:rsid w:val="002562B9"/>
    <w:rsid w:val="0027677B"/>
    <w:rsid w:val="0028406E"/>
    <w:rsid w:val="002871F3"/>
    <w:rsid w:val="002C3F39"/>
    <w:rsid w:val="002C4099"/>
    <w:rsid w:val="002D18D0"/>
    <w:rsid w:val="002D2FB9"/>
    <w:rsid w:val="00306513"/>
    <w:rsid w:val="00310C9D"/>
    <w:rsid w:val="003272D3"/>
    <w:rsid w:val="003403DA"/>
    <w:rsid w:val="003459A1"/>
    <w:rsid w:val="003665F9"/>
    <w:rsid w:val="00381DCF"/>
    <w:rsid w:val="00382332"/>
    <w:rsid w:val="00392966"/>
    <w:rsid w:val="003A7E9E"/>
    <w:rsid w:val="003B0300"/>
    <w:rsid w:val="003B2D60"/>
    <w:rsid w:val="00401C0C"/>
    <w:rsid w:val="004027A6"/>
    <w:rsid w:val="00404E69"/>
    <w:rsid w:val="00411B05"/>
    <w:rsid w:val="0042650C"/>
    <w:rsid w:val="004C7B72"/>
    <w:rsid w:val="004D4891"/>
    <w:rsid w:val="004E0DC5"/>
    <w:rsid w:val="004F173F"/>
    <w:rsid w:val="004F444A"/>
    <w:rsid w:val="00510309"/>
    <w:rsid w:val="00532E0C"/>
    <w:rsid w:val="00534946"/>
    <w:rsid w:val="00540FF5"/>
    <w:rsid w:val="005527DB"/>
    <w:rsid w:val="005663F2"/>
    <w:rsid w:val="00571A65"/>
    <w:rsid w:val="00574094"/>
    <w:rsid w:val="00585E98"/>
    <w:rsid w:val="00586EDD"/>
    <w:rsid w:val="0059091D"/>
    <w:rsid w:val="00597668"/>
    <w:rsid w:val="005A25ED"/>
    <w:rsid w:val="005B4354"/>
    <w:rsid w:val="005C50D9"/>
    <w:rsid w:val="005D566A"/>
    <w:rsid w:val="005F65DD"/>
    <w:rsid w:val="00603887"/>
    <w:rsid w:val="0064025C"/>
    <w:rsid w:val="006406EF"/>
    <w:rsid w:val="00643FF5"/>
    <w:rsid w:val="006808C6"/>
    <w:rsid w:val="0068253E"/>
    <w:rsid w:val="00683425"/>
    <w:rsid w:val="00695E6A"/>
    <w:rsid w:val="006C0A07"/>
    <w:rsid w:val="006D6463"/>
    <w:rsid w:val="006F1FFB"/>
    <w:rsid w:val="006F2758"/>
    <w:rsid w:val="006F2A35"/>
    <w:rsid w:val="006F476C"/>
    <w:rsid w:val="00700BEC"/>
    <w:rsid w:val="00703FFF"/>
    <w:rsid w:val="00704FA4"/>
    <w:rsid w:val="007062ED"/>
    <w:rsid w:val="007205B7"/>
    <w:rsid w:val="00724584"/>
    <w:rsid w:val="007575DF"/>
    <w:rsid w:val="0077110C"/>
    <w:rsid w:val="00793591"/>
    <w:rsid w:val="00793CAF"/>
    <w:rsid w:val="007B5EE2"/>
    <w:rsid w:val="007E064C"/>
    <w:rsid w:val="007E3401"/>
    <w:rsid w:val="007E552F"/>
    <w:rsid w:val="0080092E"/>
    <w:rsid w:val="00865D03"/>
    <w:rsid w:val="00890F8C"/>
    <w:rsid w:val="0089522A"/>
    <w:rsid w:val="008B66F0"/>
    <w:rsid w:val="008D6FC1"/>
    <w:rsid w:val="008D7D75"/>
    <w:rsid w:val="00900E9B"/>
    <w:rsid w:val="009039DE"/>
    <w:rsid w:val="00911E52"/>
    <w:rsid w:val="00950429"/>
    <w:rsid w:val="00956C3A"/>
    <w:rsid w:val="0096058D"/>
    <w:rsid w:val="00967EC7"/>
    <w:rsid w:val="009761FB"/>
    <w:rsid w:val="009B2896"/>
    <w:rsid w:val="009C0B9A"/>
    <w:rsid w:val="009C45FA"/>
    <w:rsid w:val="009D4509"/>
    <w:rsid w:val="009E6544"/>
    <w:rsid w:val="00A10047"/>
    <w:rsid w:val="00A17574"/>
    <w:rsid w:val="00A23CA3"/>
    <w:rsid w:val="00A24CAF"/>
    <w:rsid w:val="00A36898"/>
    <w:rsid w:val="00A45518"/>
    <w:rsid w:val="00A507A7"/>
    <w:rsid w:val="00A63161"/>
    <w:rsid w:val="00A67769"/>
    <w:rsid w:val="00A71171"/>
    <w:rsid w:val="00A75F69"/>
    <w:rsid w:val="00A85B15"/>
    <w:rsid w:val="00A8776F"/>
    <w:rsid w:val="00A924AA"/>
    <w:rsid w:val="00A9640B"/>
    <w:rsid w:val="00AB1E10"/>
    <w:rsid w:val="00AB29A9"/>
    <w:rsid w:val="00B20D76"/>
    <w:rsid w:val="00B22AED"/>
    <w:rsid w:val="00B26807"/>
    <w:rsid w:val="00B52622"/>
    <w:rsid w:val="00B82D83"/>
    <w:rsid w:val="00B912FD"/>
    <w:rsid w:val="00BA1E00"/>
    <w:rsid w:val="00BA2364"/>
    <w:rsid w:val="00BD4F9F"/>
    <w:rsid w:val="00C045B8"/>
    <w:rsid w:val="00C04829"/>
    <w:rsid w:val="00C339BB"/>
    <w:rsid w:val="00C33CEA"/>
    <w:rsid w:val="00C42267"/>
    <w:rsid w:val="00C468EC"/>
    <w:rsid w:val="00C8096A"/>
    <w:rsid w:val="00C847FD"/>
    <w:rsid w:val="00C93709"/>
    <w:rsid w:val="00C95959"/>
    <w:rsid w:val="00D032A3"/>
    <w:rsid w:val="00D234F0"/>
    <w:rsid w:val="00D24B6C"/>
    <w:rsid w:val="00D273AC"/>
    <w:rsid w:val="00D43A5E"/>
    <w:rsid w:val="00D4561B"/>
    <w:rsid w:val="00D46C1C"/>
    <w:rsid w:val="00D573F4"/>
    <w:rsid w:val="00D64A54"/>
    <w:rsid w:val="00D96AEB"/>
    <w:rsid w:val="00DE22BB"/>
    <w:rsid w:val="00DF54A6"/>
    <w:rsid w:val="00E13FBA"/>
    <w:rsid w:val="00E2598B"/>
    <w:rsid w:val="00E50E0A"/>
    <w:rsid w:val="00E6557D"/>
    <w:rsid w:val="00E65C12"/>
    <w:rsid w:val="00E6755B"/>
    <w:rsid w:val="00E90D0C"/>
    <w:rsid w:val="00E926F1"/>
    <w:rsid w:val="00EB15A1"/>
    <w:rsid w:val="00EB23D9"/>
    <w:rsid w:val="00ED2F21"/>
    <w:rsid w:val="00ED4DE4"/>
    <w:rsid w:val="00F05084"/>
    <w:rsid w:val="00F24B40"/>
    <w:rsid w:val="00F347DE"/>
    <w:rsid w:val="00F3707E"/>
    <w:rsid w:val="00F44BD2"/>
    <w:rsid w:val="00F52D63"/>
    <w:rsid w:val="00F543D5"/>
    <w:rsid w:val="00F6400A"/>
    <w:rsid w:val="00F94876"/>
    <w:rsid w:val="00FA23F6"/>
    <w:rsid w:val="00FA68C1"/>
    <w:rsid w:val="00FC0B6D"/>
    <w:rsid w:val="00FD6167"/>
    <w:rsid w:val="00FE240D"/>
    <w:rsid w:val="00FE4F9F"/>
    <w:rsid w:val="00FE512A"/>
    <w:rsid w:val="00FF2D48"/>
    <w:rsid w:val="00FF6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paragraph" w:styleId="1">
    <w:name w:val="heading 1"/>
    <w:basedOn w:val="a"/>
    <w:link w:val="10"/>
    <w:uiPriority w:val="9"/>
    <w:qFormat/>
    <w:rsid w:val="00411B05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B15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B15A1"/>
  </w:style>
  <w:style w:type="paragraph" w:styleId="a5">
    <w:name w:val="footer"/>
    <w:basedOn w:val="a"/>
    <w:link w:val="a6"/>
    <w:uiPriority w:val="99"/>
    <w:semiHidden/>
    <w:unhideWhenUsed/>
    <w:rsid w:val="00EB15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B15A1"/>
  </w:style>
  <w:style w:type="character" w:styleId="a7">
    <w:name w:val="page number"/>
    <w:basedOn w:val="a0"/>
    <w:uiPriority w:val="99"/>
    <w:semiHidden/>
    <w:unhideWhenUsed/>
    <w:rsid w:val="00EB15A1"/>
  </w:style>
  <w:style w:type="paragraph" w:styleId="a8">
    <w:name w:val="Balloon Text"/>
    <w:basedOn w:val="a"/>
    <w:link w:val="a9"/>
    <w:uiPriority w:val="99"/>
    <w:semiHidden/>
    <w:unhideWhenUsed/>
    <w:rsid w:val="003A7E9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A7E9E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411B05"/>
    <w:rPr>
      <w:rFonts w:eastAsia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0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4EFA4-4D9E-4FF5-8000-3EB012E28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49</TotalTime>
  <Pages>4</Pages>
  <Words>1357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DannikEN</cp:lastModifiedBy>
  <cp:revision>5</cp:revision>
  <cp:lastPrinted>2024-07-11T06:13:00Z</cp:lastPrinted>
  <dcterms:created xsi:type="dcterms:W3CDTF">2024-07-11T05:29:00Z</dcterms:created>
  <dcterms:modified xsi:type="dcterms:W3CDTF">2024-07-11T06:22:00Z</dcterms:modified>
</cp:coreProperties>
</file>